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9A7" w:rsidRDefault="003C39A7" w:rsidP="007521CC">
      <w:pPr>
        <w:tabs>
          <w:tab w:val="left" w:pos="4065"/>
        </w:tabs>
        <w:jc w:val="center"/>
        <w:rPr>
          <w:rStyle w:val="FontStyle22"/>
          <w:sz w:val="36"/>
          <w:szCs w:val="36"/>
        </w:rPr>
      </w:pPr>
      <w:r>
        <w:rPr>
          <w:rStyle w:val="FontStyle22"/>
          <w:sz w:val="36"/>
          <w:szCs w:val="36"/>
        </w:rPr>
        <w:t>ПОСТАНОВЛЕНИЕ</w:t>
      </w:r>
    </w:p>
    <w:p w:rsidR="003C39A7" w:rsidRDefault="003C39A7" w:rsidP="007521CC">
      <w:pPr>
        <w:tabs>
          <w:tab w:val="left" w:pos="4065"/>
        </w:tabs>
        <w:jc w:val="center"/>
        <w:rPr>
          <w:bCs w:val="0"/>
          <w:sz w:val="32"/>
          <w:szCs w:val="32"/>
        </w:rPr>
      </w:pPr>
    </w:p>
    <w:p w:rsidR="003C39A7" w:rsidRDefault="003C39A7" w:rsidP="007521CC">
      <w:pPr>
        <w:tabs>
          <w:tab w:val="left" w:pos="4065"/>
        </w:tabs>
        <w:jc w:val="center"/>
        <w:rPr>
          <w:rStyle w:val="FontStyle22"/>
        </w:rPr>
      </w:pPr>
      <w:r>
        <w:rPr>
          <w:rStyle w:val="FontStyle22"/>
        </w:rPr>
        <w:t>АДМИНИСТРАЦИЯ ПИЧУЖИНСКОГО СЕЛЬСКОГО ПОСЕЛЕНИЯ</w:t>
      </w:r>
    </w:p>
    <w:p w:rsidR="003C39A7" w:rsidRDefault="003C39A7" w:rsidP="007521CC">
      <w:pPr>
        <w:tabs>
          <w:tab w:val="left" w:pos="4065"/>
        </w:tabs>
        <w:jc w:val="center"/>
        <w:rPr>
          <w:rStyle w:val="FontStyle22"/>
        </w:rPr>
      </w:pPr>
      <w:r>
        <w:rPr>
          <w:rStyle w:val="FontStyle22"/>
        </w:rPr>
        <w:t>ДУБОВСКИЙ МУНИЦИПАЛЬНЫЙ РАЙОН  ВОЛГОГРАДСКАЯ ОБЛАСТЬ</w:t>
      </w:r>
    </w:p>
    <w:p w:rsidR="003C39A7" w:rsidRDefault="003C39A7" w:rsidP="007521CC">
      <w:pPr>
        <w:jc w:val="center"/>
        <w:rPr>
          <w:bCs w:val="0"/>
          <w:sz w:val="24"/>
          <w:szCs w:val="24"/>
        </w:rPr>
      </w:pPr>
    </w:p>
    <w:p w:rsidR="003C39A7" w:rsidRPr="00FE00CE" w:rsidRDefault="003C39A7" w:rsidP="005042B3">
      <w:pPr>
        <w:shd w:val="clear" w:color="auto" w:fill="FFFFFF"/>
        <w:spacing w:before="317"/>
        <w:ind w:firstLine="77"/>
        <w:rPr>
          <w:b/>
          <w:sz w:val="24"/>
          <w:szCs w:val="24"/>
        </w:rPr>
      </w:pPr>
      <w:r w:rsidRPr="00FE00CE">
        <w:rPr>
          <w:sz w:val="24"/>
          <w:szCs w:val="24"/>
        </w:rPr>
        <w:t xml:space="preserve">          </w:t>
      </w:r>
      <w:r w:rsidRPr="00FE00CE">
        <w:rPr>
          <w:b/>
          <w:color w:val="000000"/>
          <w:spacing w:val="3"/>
          <w:sz w:val="24"/>
          <w:szCs w:val="24"/>
        </w:rPr>
        <w:t xml:space="preserve">от </w:t>
      </w:r>
      <w:r>
        <w:rPr>
          <w:noProof/>
        </w:rPr>
        <w:pict>
          <v:line id="Прямая соединительная линия 17" o:spid="_x0000_s1026" style="position:absolute;left:0;text-align:left;z-index:251649536;visibility:visible;mso-position-horizontal-relative:margin;mso-position-vertical-relative:text" from="527pt,-16.75pt" to="995.9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" strokeweight="1.7pt">
            <w10:wrap anchorx="margin"/>
          </v:line>
        </w:pict>
      </w:r>
      <w:r>
        <w:rPr>
          <w:b/>
          <w:color w:val="000000"/>
          <w:spacing w:val="3"/>
          <w:sz w:val="24"/>
          <w:szCs w:val="24"/>
        </w:rPr>
        <w:t>24</w:t>
      </w:r>
      <w:r w:rsidRPr="00FE00CE">
        <w:rPr>
          <w:b/>
          <w:color w:val="000000"/>
          <w:spacing w:val="3"/>
          <w:sz w:val="24"/>
          <w:szCs w:val="24"/>
        </w:rPr>
        <w:t xml:space="preserve"> июля </w:t>
      </w:r>
      <w:smartTag w:uri="urn:schemas-microsoft-com:office:smarttags" w:element="metricconverter">
        <w:smartTagPr>
          <w:attr w:name="ProductID" w:val="2017 г"/>
        </w:smartTagPr>
        <w:r w:rsidRPr="00FE00CE">
          <w:rPr>
            <w:b/>
            <w:color w:val="000000"/>
            <w:spacing w:val="3"/>
            <w:sz w:val="24"/>
            <w:szCs w:val="24"/>
          </w:rPr>
          <w:t>2017 г</w:t>
        </w:r>
      </w:smartTag>
      <w:r w:rsidRPr="00FE00CE">
        <w:rPr>
          <w:b/>
          <w:color w:val="000000"/>
          <w:spacing w:val="3"/>
          <w:sz w:val="24"/>
          <w:szCs w:val="24"/>
        </w:rPr>
        <w:t xml:space="preserve">                                </w:t>
      </w:r>
      <w:r>
        <w:rPr>
          <w:b/>
          <w:color w:val="000000"/>
          <w:spacing w:val="3"/>
          <w:sz w:val="24"/>
          <w:szCs w:val="24"/>
        </w:rPr>
        <w:t xml:space="preserve">                            № 35</w:t>
      </w:r>
    </w:p>
    <w:p w:rsidR="003C39A7" w:rsidRDefault="003C39A7" w:rsidP="00FE00CE">
      <w:pPr>
        <w:shd w:val="clear" w:color="auto" w:fill="FFFFFF"/>
        <w:tabs>
          <w:tab w:val="left" w:pos="-142"/>
        </w:tabs>
        <w:jc w:val="both"/>
        <w:rPr>
          <w:color w:val="000000"/>
          <w:sz w:val="24"/>
          <w:szCs w:val="24"/>
        </w:rPr>
      </w:pPr>
    </w:p>
    <w:p w:rsidR="003C39A7" w:rsidRPr="00FE00CE" w:rsidRDefault="003C39A7" w:rsidP="00FE00CE">
      <w:pPr>
        <w:shd w:val="clear" w:color="auto" w:fill="FFFFFF"/>
        <w:tabs>
          <w:tab w:val="left" w:pos="-142"/>
        </w:tabs>
        <w:jc w:val="both"/>
        <w:rPr>
          <w:color w:val="000000"/>
          <w:sz w:val="24"/>
          <w:szCs w:val="24"/>
        </w:rPr>
      </w:pPr>
    </w:p>
    <w:p w:rsidR="003C39A7" w:rsidRPr="00FE00CE" w:rsidRDefault="003C39A7" w:rsidP="00FE00CE">
      <w:pPr>
        <w:rPr>
          <w:sz w:val="24"/>
          <w:szCs w:val="24"/>
        </w:rPr>
      </w:pPr>
    </w:p>
    <w:p w:rsidR="003C39A7" w:rsidRPr="00261D38" w:rsidRDefault="003C39A7" w:rsidP="00261D38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Об утверждении </w:t>
      </w:r>
      <w:r>
        <w:rPr>
          <w:rFonts w:ascii="Arial" w:hAnsi="Arial" w:cs="Arial"/>
          <w:sz w:val="24"/>
          <w:szCs w:val="24"/>
        </w:rPr>
        <w:t xml:space="preserve"> проекта </w:t>
      </w:r>
      <w:r w:rsidRPr="00261D38">
        <w:rPr>
          <w:rFonts w:ascii="Arial" w:hAnsi="Arial" w:cs="Arial"/>
          <w:sz w:val="24"/>
          <w:szCs w:val="24"/>
        </w:rPr>
        <w:t xml:space="preserve">административного регламента исполнения муниципальной  </w:t>
      </w:r>
      <w:r>
        <w:rPr>
          <w:rFonts w:ascii="Arial" w:hAnsi="Arial" w:cs="Arial"/>
          <w:sz w:val="24"/>
          <w:szCs w:val="24"/>
        </w:rPr>
        <w:t xml:space="preserve">услуги  </w:t>
      </w:r>
      <w:r w:rsidRPr="00261D38">
        <w:rPr>
          <w:rFonts w:ascii="Arial" w:hAnsi="Arial" w:cs="Arial"/>
          <w:sz w:val="24"/>
          <w:szCs w:val="24"/>
        </w:rPr>
        <w:t>по предоставлению разрешений на осуществление земляных работ</w:t>
      </w:r>
    </w:p>
    <w:p w:rsidR="003C39A7" w:rsidRDefault="003C39A7" w:rsidP="00261D38">
      <w:pPr>
        <w:jc w:val="center"/>
        <w:rPr>
          <w:b/>
          <w:sz w:val="24"/>
          <w:szCs w:val="24"/>
        </w:rPr>
      </w:pPr>
    </w:p>
    <w:p w:rsidR="003C39A7" w:rsidRDefault="003C39A7" w:rsidP="00261D38">
      <w:pPr>
        <w:jc w:val="center"/>
        <w:rPr>
          <w:b/>
          <w:sz w:val="24"/>
          <w:szCs w:val="24"/>
        </w:rPr>
      </w:pPr>
    </w:p>
    <w:p w:rsidR="003C39A7" w:rsidRPr="009A389E" w:rsidRDefault="003C39A7" w:rsidP="00261D38">
      <w:pPr>
        <w:autoSpaceDE w:val="0"/>
        <w:autoSpaceDN w:val="0"/>
        <w:adjustRightInd w:val="0"/>
        <w:ind w:firstLine="851"/>
        <w:jc w:val="center"/>
        <w:outlineLvl w:val="1"/>
        <w:rPr>
          <w:bCs w:val="0"/>
          <w:sz w:val="24"/>
          <w:szCs w:val="24"/>
        </w:rPr>
      </w:pPr>
    </w:p>
    <w:p w:rsidR="003C39A7" w:rsidRPr="009A389E" w:rsidRDefault="003C39A7" w:rsidP="00261D38">
      <w:pPr>
        <w:autoSpaceDE w:val="0"/>
        <w:autoSpaceDN w:val="0"/>
        <w:adjustRightInd w:val="0"/>
        <w:ind w:firstLine="851"/>
        <w:jc w:val="both"/>
        <w:outlineLvl w:val="1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На основании Градостроительного</w:t>
      </w:r>
      <w:r w:rsidRPr="009A389E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кодекса Российской Федерации,  р</w:t>
      </w:r>
      <w:r w:rsidRPr="009A389E">
        <w:rPr>
          <w:bCs w:val="0"/>
          <w:sz w:val="24"/>
          <w:szCs w:val="24"/>
        </w:rPr>
        <w:t>уководствуясь Федеральным законом от 06.10.2003 № 131-ФЗ «Об общих принципах организации местного самоуправления в Россий</w:t>
      </w:r>
      <w:r>
        <w:rPr>
          <w:bCs w:val="0"/>
          <w:sz w:val="24"/>
          <w:szCs w:val="24"/>
        </w:rPr>
        <w:t xml:space="preserve">ской Федерации»,  Уставом </w:t>
      </w:r>
      <w:r w:rsidRPr="009A389E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Пичужинского</w:t>
      </w:r>
      <w:r w:rsidRPr="009A389E">
        <w:rPr>
          <w:bCs w:val="0"/>
          <w:sz w:val="24"/>
          <w:szCs w:val="24"/>
        </w:rPr>
        <w:t xml:space="preserve"> сельского поселения</w:t>
      </w:r>
      <w:r w:rsidRPr="009A389E">
        <w:rPr>
          <w:sz w:val="24"/>
          <w:szCs w:val="24"/>
        </w:rPr>
        <w:t>,</w:t>
      </w:r>
    </w:p>
    <w:p w:rsidR="003C39A7" w:rsidRPr="009A389E" w:rsidRDefault="003C39A7" w:rsidP="00261D38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3C39A7" w:rsidRPr="009A389E" w:rsidRDefault="003C39A7" w:rsidP="00261D38">
      <w:pPr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ПОСТАНОВЛЯЮ</w:t>
      </w:r>
      <w:r w:rsidRPr="009A389E">
        <w:rPr>
          <w:b/>
          <w:sz w:val="24"/>
          <w:szCs w:val="24"/>
        </w:rPr>
        <w:t>:</w:t>
      </w:r>
    </w:p>
    <w:p w:rsidR="003C39A7" w:rsidRPr="009A389E" w:rsidRDefault="003C39A7" w:rsidP="00261D38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</w:p>
    <w:p w:rsidR="003C39A7" w:rsidRPr="00307ED0" w:rsidRDefault="003C39A7" w:rsidP="00307ED0">
      <w:pPr>
        <w:pStyle w:val="ConsPlusTitle"/>
        <w:widowControl/>
        <w:ind w:firstLine="851"/>
        <w:jc w:val="both"/>
        <w:rPr>
          <w:rFonts w:ascii="Arial" w:hAnsi="Arial" w:cs="Arial"/>
          <w:b w:val="0"/>
          <w:sz w:val="24"/>
          <w:szCs w:val="24"/>
        </w:rPr>
      </w:pPr>
      <w:r w:rsidRPr="009A389E">
        <w:rPr>
          <w:rFonts w:ascii="Arial" w:hAnsi="Arial" w:cs="Arial"/>
          <w:b w:val="0"/>
          <w:sz w:val="24"/>
          <w:szCs w:val="24"/>
        </w:rPr>
        <w:t xml:space="preserve">1. 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9A389E">
        <w:rPr>
          <w:rFonts w:ascii="Arial" w:hAnsi="Arial" w:cs="Arial"/>
          <w:b w:val="0"/>
          <w:sz w:val="24"/>
          <w:szCs w:val="24"/>
        </w:rPr>
        <w:t xml:space="preserve">Утвердить </w:t>
      </w:r>
      <w:r>
        <w:rPr>
          <w:rFonts w:ascii="Arial" w:hAnsi="Arial" w:cs="Arial"/>
          <w:b w:val="0"/>
          <w:sz w:val="24"/>
          <w:szCs w:val="24"/>
        </w:rPr>
        <w:t>проект административного</w:t>
      </w:r>
      <w:r w:rsidRPr="009A389E">
        <w:rPr>
          <w:rFonts w:ascii="Arial" w:hAnsi="Arial" w:cs="Arial"/>
          <w:b w:val="0"/>
          <w:sz w:val="24"/>
          <w:szCs w:val="24"/>
        </w:rPr>
        <w:t xml:space="preserve"> регламент</w:t>
      </w:r>
      <w:r>
        <w:rPr>
          <w:rFonts w:ascii="Arial" w:hAnsi="Arial" w:cs="Arial"/>
          <w:b w:val="0"/>
          <w:sz w:val="24"/>
          <w:szCs w:val="24"/>
        </w:rPr>
        <w:t>а</w:t>
      </w:r>
      <w:r w:rsidRPr="009A389E">
        <w:rPr>
          <w:rFonts w:ascii="Arial" w:hAnsi="Arial" w:cs="Arial"/>
          <w:b w:val="0"/>
          <w:sz w:val="24"/>
          <w:szCs w:val="24"/>
        </w:rPr>
        <w:t xml:space="preserve">  предоставления муниципальной </w:t>
      </w:r>
      <w:r>
        <w:rPr>
          <w:rFonts w:ascii="Arial" w:hAnsi="Arial" w:cs="Arial"/>
          <w:b w:val="0"/>
          <w:sz w:val="24"/>
          <w:szCs w:val="24"/>
        </w:rPr>
        <w:t xml:space="preserve">услуги по предоставлению разрешений на осуществление земляных работ </w:t>
      </w:r>
      <w:r w:rsidRPr="009A389E">
        <w:rPr>
          <w:rFonts w:ascii="Arial" w:hAnsi="Arial" w:cs="Arial"/>
          <w:b w:val="0"/>
          <w:sz w:val="24"/>
          <w:szCs w:val="24"/>
        </w:rPr>
        <w:t>согласно приложения.</w:t>
      </w:r>
    </w:p>
    <w:p w:rsidR="003C39A7" w:rsidRPr="009A389E" w:rsidRDefault="003C39A7" w:rsidP="00307ED0">
      <w:pPr>
        <w:tabs>
          <w:tab w:val="left" w:pos="1276"/>
          <w:tab w:val="left" w:pos="1843"/>
        </w:tabs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>
        <w:rPr>
          <w:bCs w:val="0"/>
          <w:sz w:val="24"/>
          <w:szCs w:val="24"/>
        </w:rPr>
        <w:t xml:space="preserve">2. </w:t>
      </w:r>
      <w:r w:rsidRPr="009A389E">
        <w:rPr>
          <w:bCs w:val="0"/>
          <w:sz w:val="24"/>
          <w:szCs w:val="24"/>
        </w:rPr>
        <w:t xml:space="preserve">Настоящее постановление разместить в информационно-телекоммуникационной сети «Интернет» на официальном сайте администрации </w:t>
      </w:r>
      <w:r>
        <w:rPr>
          <w:bCs w:val="0"/>
          <w:sz w:val="24"/>
          <w:szCs w:val="24"/>
        </w:rPr>
        <w:t>Пичужинского</w:t>
      </w:r>
      <w:r w:rsidRPr="009A389E">
        <w:rPr>
          <w:bCs w:val="0"/>
          <w:sz w:val="24"/>
          <w:szCs w:val="24"/>
        </w:rPr>
        <w:t xml:space="preserve"> сельского поселения Дубовского муниципального района.</w:t>
      </w:r>
    </w:p>
    <w:p w:rsidR="003C39A7" w:rsidRPr="009A389E" w:rsidRDefault="003C39A7" w:rsidP="00307ED0">
      <w:pPr>
        <w:autoSpaceDE w:val="0"/>
        <w:autoSpaceDN w:val="0"/>
        <w:adjustRightInd w:val="0"/>
        <w:ind w:firstLine="851"/>
        <w:jc w:val="both"/>
        <w:outlineLvl w:val="1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3.     </w:t>
      </w:r>
      <w:r w:rsidRPr="009A389E">
        <w:rPr>
          <w:bCs w:val="0"/>
          <w:sz w:val="24"/>
          <w:szCs w:val="24"/>
        </w:rPr>
        <w:t>Контроль за исполнением данного постановления оставляю за собой.</w:t>
      </w:r>
    </w:p>
    <w:p w:rsidR="003C39A7" w:rsidRPr="009A389E" w:rsidRDefault="003C39A7" w:rsidP="00261D38">
      <w:pPr>
        <w:autoSpaceDE w:val="0"/>
        <w:autoSpaceDN w:val="0"/>
        <w:adjustRightInd w:val="0"/>
        <w:ind w:left="2832" w:firstLine="851"/>
        <w:jc w:val="center"/>
        <w:rPr>
          <w:bCs w:val="0"/>
          <w:sz w:val="24"/>
          <w:szCs w:val="24"/>
        </w:rPr>
      </w:pPr>
    </w:p>
    <w:p w:rsidR="003C39A7" w:rsidRPr="009A389E" w:rsidRDefault="003C39A7" w:rsidP="00261D38">
      <w:pPr>
        <w:autoSpaceDE w:val="0"/>
        <w:autoSpaceDN w:val="0"/>
        <w:adjustRightInd w:val="0"/>
        <w:rPr>
          <w:sz w:val="24"/>
          <w:szCs w:val="24"/>
        </w:rPr>
      </w:pPr>
    </w:p>
    <w:p w:rsidR="003C39A7" w:rsidRPr="009A389E" w:rsidRDefault="003C39A7" w:rsidP="00261D38">
      <w:pPr>
        <w:autoSpaceDE w:val="0"/>
        <w:autoSpaceDN w:val="0"/>
        <w:adjustRightInd w:val="0"/>
        <w:rPr>
          <w:sz w:val="24"/>
          <w:szCs w:val="24"/>
        </w:rPr>
      </w:pPr>
    </w:p>
    <w:p w:rsidR="003C39A7" w:rsidRPr="009A389E" w:rsidRDefault="003C39A7" w:rsidP="00261D38">
      <w:pPr>
        <w:autoSpaceDE w:val="0"/>
        <w:autoSpaceDN w:val="0"/>
        <w:adjustRightInd w:val="0"/>
        <w:rPr>
          <w:sz w:val="24"/>
          <w:szCs w:val="24"/>
        </w:rPr>
      </w:pPr>
    </w:p>
    <w:p w:rsidR="003C39A7" w:rsidRDefault="003C39A7" w:rsidP="00307ED0">
      <w:pPr>
        <w:tabs>
          <w:tab w:val="left" w:pos="723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И.о. главы Пичужинского </w:t>
      </w:r>
    </w:p>
    <w:p w:rsidR="003C39A7" w:rsidRPr="009A389E" w:rsidRDefault="003C39A7" w:rsidP="00307ED0">
      <w:pPr>
        <w:tabs>
          <w:tab w:val="left" w:pos="723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сельского поселения:</w:t>
      </w:r>
      <w:r>
        <w:rPr>
          <w:sz w:val="24"/>
          <w:szCs w:val="24"/>
        </w:rPr>
        <w:tab/>
        <w:t>В.И. Черненков</w:t>
      </w:r>
    </w:p>
    <w:p w:rsidR="003C39A7" w:rsidRPr="00680DAF" w:rsidRDefault="003C39A7" w:rsidP="00261D38">
      <w:pPr>
        <w:autoSpaceDE w:val="0"/>
        <w:autoSpaceDN w:val="0"/>
        <w:adjustRightInd w:val="0"/>
        <w:ind w:left="2832"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3C39A7" w:rsidRPr="00680DAF" w:rsidRDefault="003C39A7" w:rsidP="00261D38">
      <w:pPr>
        <w:autoSpaceDE w:val="0"/>
        <w:autoSpaceDN w:val="0"/>
        <w:adjustRightInd w:val="0"/>
        <w:ind w:left="2832"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3C39A7" w:rsidRDefault="003C39A7" w:rsidP="00261D38">
      <w:pPr>
        <w:autoSpaceDE w:val="0"/>
        <w:autoSpaceDN w:val="0"/>
        <w:adjustRightInd w:val="0"/>
        <w:ind w:left="2832"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3C39A7" w:rsidRPr="00680DAF" w:rsidRDefault="003C39A7" w:rsidP="00261D38">
      <w:pPr>
        <w:autoSpaceDE w:val="0"/>
        <w:autoSpaceDN w:val="0"/>
        <w:adjustRightInd w:val="0"/>
        <w:ind w:left="2832"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3C39A7" w:rsidRPr="005C19ED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Pr="005C19ED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C39A7" w:rsidRPr="009A389E" w:rsidRDefault="003C39A7" w:rsidP="00261D38">
      <w:pPr>
        <w:pStyle w:val="ConsPlusNormal"/>
        <w:jc w:val="right"/>
        <w:rPr>
          <w:rFonts w:ascii="Arial" w:hAnsi="Arial" w:cs="Arial"/>
          <w:szCs w:val="22"/>
        </w:rPr>
      </w:pPr>
      <w:r w:rsidRPr="009A389E">
        <w:rPr>
          <w:rFonts w:ascii="Arial" w:hAnsi="Arial" w:cs="Arial"/>
          <w:szCs w:val="22"/>
        </w:rPr>
        <w:t>Приложение</w:t>
      </w:r>
    </w:p>
    <w:p w:rsidR="003C39A7" w:rsidRPr="009A389E" w:rsidRDefault="003C39A7" w:rsidP="00261D38">
      <w:pPr>
        <w:pStyle w:val="ConsPlusNormal"/>
        <w:jc w:val="right"/>
        <w:rPr>
          <w:rFonts w:ascii="Arial" w:hAnsi="Arial" w:cs="Arial"/>
          <w:szCs w:val="22"/>
        </w:rPr>
      </w:pPr>
      <w:r w:rsidRPr="009A389E">
        <w:rPr>
          <w:rFonts w:ascii="Arial" w:hAnsi="Arial" w:cs="Arial"/>
          <w:szCs w:val="22"/>
        </w:rPr>
        <w:t>к постановлению администрации</w:t>
      </w:r>
    </w:p>
    <w:p w:rsidR="003C39A7" w:rsidRPr="009A389E" w:rsidRDefault="003C39A7" w:rsidP="00261D38">
      <w:pPr>
        <w:pStyle w:val="ConsPlusNormal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Пичужинского</w:t>
      </w:r>
      <w:r w:rsidRPr="009A389E">
        <w:rPr>
          <w:rFonts w:ascii="Arial" w:hAnsi="Arial" w:cs="Arial"/>
          <w:szCs w:val="22"/>
        </w:rPr>
        <w:t xml:space="preserve"> сельского поселения </w:t>
      </w:r>
    </w:p>
    <w:p w:rsidR="003C39A7" w:rsidRPr="009A389E" w:rsidRDefault="003C39A7" w:rsidP="00261D38">
      <w:pPr>
        <w:pStyle w:val="ConsPlusNormal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№ 35 от 24 июл</w:t>
      </w:r>
      <w:r w:rsidRPr="009A389E">
        <w:rPr>
          <w:rFonts w:ascii="Arial" w:hAnsi="Arial" w:cs="Arial"/>
          <w:szCs w:val="22"/>
        </w:rPr>
        <w:t xml:space="preserve">я </w:t>
      </w:r>
      <w:smartTag w:uri="urn:schemas-microsoft-com:office:smarttags" w:element="metricconverter">
        <w:smartTagPr>
          <w:attr w:name="ProductID" w:val="2017 г"/>
        </w:smartTagPr>
        <w:r w:rsidRPr="009A389E">
          <w:rPr>
            <w:rFonts w:ascii="Arial" w:hAnsi="Arial" w:cs="Arial"/>
            <w:szCs w:val="22"/>
          </w:rPr>
          <w:t>2017 г</w:t>
        </w:r>
      </w:smartTag>
    </w:p>
    <w:p w:rsidR="003C39A7" w:rsidRPr="00FE00CE" w:rsidRDefault="003C39A7" w:rsidP="00FE00CE">
      <w:pPr>
        <w:rPr>
          <w:sz w:val="24"/>
          <w:szCs w:val="24"/>
        </w:rPr>
      </w:pPr>
    </w:p>
    <w:p w:rsidR="003C39A7" w:rsidRPr="00261D38" w:rsidRDefault="003C39A7" w:rsidP="005042B3">
      <w:pPr>
        <w:rPr>
          <w:sz w:val="24"/>
          <w:szCs w:val="24"/>
        </w:rPr>
      </w:pPr>
    </w:p>
    <w:p w:rsidR="003C39A7" w:rsidRPr="00261D38" w:rsidRDefault="003C39A7" w:rsidP="00261D3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проект</w:t>
      </w:r>
    </w:p>
    <w:p w:rsidR="003C39A7" w:rsidRPr="00261D38" w:rsidRDefault="003C39A7" w:rsidP="00261D38">
      <w:pPr>
        <w:pStyle w:val="ConsPlusNormal"/>
        <w:widowControl/>
        <w:ind w:left="4140"/>
        <w:jc w:val="right"/>
        <w:rPr>
          <w:rStyle w:val="3"/>
          <w:sz w:val="24"/>
          <w:szCs w:val="24"/>
        </w:rPr>
      </w:pPr>
      <w:r w:rsidRPr="00261D38">
        <w:rPr>
          <w:rStyle w:val="3"/>
          <w:b w:val="0"/>
          <w:bCs w:val="0"/>
          <w:sz w:val="24"/>
          <w:szCs w:val="24"/>
        </w:rPr>
        <w:t xml:space="preserve"> </w:t>
      </w:r>
    </w:p>
    <w:p w:rsidR="003C39A7" w:rsidRPr="00261D38" w:rsidRDefault="003C39A7" w:rsidP="00261D38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</w:p>
    <w:p w:rsidR="003C39A7" w:rsidRPr="00261D38" w:rsidRDefault="003C39A7" w:rsidP="00261D38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Административный регламент предоставления муниципальной услуги </w:t>
      </w:r>
    </w:p>
    <w:p w:rsidR="003C39A7" w:rsidRPr="00261D38" w:rsidRDefault="003C39A7" w:rsidP="00261D38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по предоставлению разрешений на осуществление земляных работ</w:t>
      </w:r>
    </w:p>
    <w:p w:rsidR="003C39A7" w:rsidRPr="00261D38" w:rsidRDefault="003C39A7" w:rsidP="00261D38">
      <w:pPr>
        <w:pStyle w:val="ConsPlusNormal"/>
        <w:widowControl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3C39A7" w:rsidRPr="00261D38" w:rsidRDefault="003C39A7" w:rsidP="00261D38">
      <w:pPr>
        <w:pStyle w:val="ConsPlusNormal"/>
        <w:widowControl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smartTag w:uri="urn:schemas-microsoft-com:office:smarttags" w:element="place">
        <w:r w:rsidRPr="00261D38">
          <w:rPr>
            <w:rFonts w:ascii="Arial" w:hAnsi="Arial" w:cs="Arial"/>
            <w:b/>
            <w:bCs/>
            <w:sz w:val="24"/>
            <w:szCs w:val="24"/>
            <w:lang w:val="en-US"/>
          </w:rPr>
          <w:t>I</w:t>
        </w:r>
        <w:r w:rsidRPr="00261D38">
          <w:rPr>
            <w:rFonts w:ascii="Arial" w:hAnsi="Arial" w:cs="Arial"/>
            <w:b/>
            <w:bCs/>
            <w:sz w:val="24"/>
            <w:szCs w:val="24"/>
          </w:rPr>
          <w:t>.</w:t>
        </w:r>
      </w:smartTag>
      <w:r w:rsidRPr="00261D38">
        <w:rPr>
          <w:rFonts w:ascii="Arial" w:hAnsi="Arial" w:cs="Arial"/>
          <w:b/>
          <w:bCs/>
          <w:sz w:val="24"/>
          <w:szCs w:val="24"/>
        </w:rPr>
        <w:t xml:space="preserve"> Общие положения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1.1. Административный регламент предоставления муниципальной услуги по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предоставлению разрешений на осуществление земляных работ (далее – муниципальная услуга) </w:t>
      </w:r>
      <w:r w:rsidRPr="00261D38">
        <w:rPr>
          <w:sz w:val="24"/>
          <w:szCs w:val="24"/>
        </w:rPr>
        <w:t>устанавливает порядок и стандарт предоставления муниципальной услуги (далее – Административный регламент).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Муниципальная услуга предоставляется в случае осуществления земляных работ вне строительных площадок по строительству, реконструкции и ремонту инженерных коммуникаций, строительству подземных сооружений, а также благоустройству территории, установке и ремонту временных конструкций и сооружений, устранению аварий на инженерных сетях на территори</w:t>
      </w:r>
      <w:r>
        <w:rPr>
          <w:sz w:val="24"/>
          <w:szCs w:val="24"/>
        </w:rPr>
        <w:t>и Пичужинского сельского поселения</w:t>
      </w:r>
      <w:r w:rsidRPr="00261D38">
        <w:rPr>
          <w:sz w:val="24"/>
          <w:szCs w:val="24"/>
        </w:rPr>
        <w:t>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Предоставление муниципальной услуги включает: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sz w:val="24"/>
          <w:szCs w:val="24"/>
        </w:rPr>
        <w:t xml:space="preserve">выдачу разрешения на осуществление земляных работ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по строительству и ремонту инженерных коммуникаций, строительству подземных сооружений, а также благоустройству, установке и ремонту временных конструкций и сооружений;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выдачу разрешения на осуществление земляных работ при устранении аварий на подземных инженерных коммуникациях;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выдачу разрешения на продление сроков осуществления земляных работ.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1.2. Заявителями при предоставлении муниципальной услуги являются физические лица,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индивидуальные предприниматели либо их уполномоченные представители (далее - заявитель).</w:t>
      </w:r>
    </w:p>
    <w:p w:rsidR="003C39A7" w:rsidRPr="00261D38" w:rsidRDefault="003C39A7" w:rsidP="00261D3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 1.3. Порядок информирования о предоставлении муниципальной услуги:</w:t>
      </w:r>
    </w:p>
    <w:p w:rsidR="003C39A7" w:rsidRPr="00261D38" w:rsidRDefault="003C39A7" w:rsidP="00261D3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61D38">
        <w:rPr>
          <w:color w:val="000000"/>
          <w:sz w:val="24"/>
          <w:szCs w:val="24"/>
        </w:rPr>
        <w:t xml:space="preserve">Место нахождения </w:t>
      </w:r>
      <w:r>
        <w:rPr>
          <w:sz w:val="24"/>
          <w:szCs w:val="24"/>
        </w:rPr>
        <w:t>администрации Пичужинского сельского поселения</w:t>
      </w:r>
      <w:r w:rsidRPr="00261D38">
        <w:rPr>
          <w:sz w:val="24"/>
          <w:szCs w:val="24"/>
        </w:rPr>
        <w:t xml:space="preserve"> (далее - Уполномоченный орган):</w:t>
      </w:r>
    </w:p>
    <w:p w:rsidR="003C39A7" w:rsidRPr="00261D38" w:rsidRDefault="003C39A7" w:rsidP="00261D3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почтов</w:t>
      </w:r>
      <w:r>
        <w:rPr>
          <w:sz w:val="24"/>
          <w:szCs w:val="24"/>
        </w:rPr>
        <w:t>ый адрес: 404011 с. Пичуга ул. Степная,29 Дубовский район Волгоградская область</w:t>
      </w:r>
      <w:r w:rsidRPr="00261D38">
        <w:rPr>
          <w:sz w:val="24"/>
          <w:szCs w:val="24"/>
        </w:rPr>
        <w:t>;</w:t>
      </w:r>
    </w:p>
    <w:p w:rsidR="003C39A7" w:rsidRPr="00261D38" w:rsidRDefault="003C39A7" w:rsidP="00261D3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телефон/факс:  8/84458/7-31-31</w:t>
      </w:r>
      <w:r w:rsidRPr="00261D38">
        <w:rPr>
          <w:sz w:val="24"/>
          <w:szCs w:val="24"/>
        </w:rPr>
        <w:t>;</w:t>
      </w:r>
    </w:p>
    <w:p w:rsidR="003C39A7" w:rsidRPr="00261D38" w:rsidRDefault="003C39A7" w:rsidP="00261D3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адрес электронной п</w:t>
      </w:r>
      <w:r>
        <w:rPr>
          <w:sz w:val="24"/>
          <w:szCs w:val="24"/>
        </w:rPr>
        <w:t xml:space="preserve">очты: </w:t>
      </w:r>
      <w:hyperlink r:id="rId7" w:history="1">
        <w:r w:rsidRPr="00C905D5">
          <w:rPr>
            <w:rStyle w:val="Hyperlink"/>
            <w:sz w:val="28"/>
            <w:szCs w:val="28"/>
            <w:lang w:val="en-US"/>
          </w:rPr>
          <w:t>pichugapos</w:t>
        </w:r>
        <w:r w:rsidRPr="000F6445">
          <w:rPr>
            <w:rStyle w:val="Hyperlink"/>
            <w:sz w:val="28"/>
            <w:szCs w:val="28"/>
          </w:rPr>
          <w:t>@</w:t>
        </w:r>
        <w:r w:rsidRPr="00C905D5">
          <w:rPr>
            <w:rStyle w:val="Hyperlink"/>
            <w:sz w:val="28"/>
            <w:szCs w:val="28"/>
            <w:lang w:val="en-US"/>
          </w:rPr>
          <w:t>yandex</w:t>
        </w:r>
        <w:r w:rsidRPr="000F6445">
          <w:rPr>
            <w:rStyle w:val="Hyperlink"/>
            <w:sz w:val="28"/>
            <w:szCs w:val="28"/>
          </w:rPr>
          <w:t>.</w:t>
        </w:r>
        <w:r w:rsidRPr="00C905D5">
          <w:rPr>
            <w:rStyle w:val="Hyperlink"/>
            <w:sz w:val="28"/>
            <w:szCs w:val="28"/>
            <w:lang w:val="en-US"/>
          </w:rPr>
          <w:t>ru</w:t>
        </w:r>
      </w:hyperlink>
      <w:r w:rsidRPr="00261D38">
        <w:rPr>
          <w:sz w:val="24"/>
          <w:szCs w:val="24"/>
        </w:rPr>
        <w:t>;</w:t>
      </w:r>
    </w:p>
    <w:p w:rsidR="003C39A7" w:rsidRPr="00261D38" w:rsidRDefault="003C39A7" w:rsidP="00261D38">
      <w:pPr>
        <w:pStyle w:val="ConsPlusNormal"/>
        <w:widowControl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телефон для информирования по вопросам, связанным с предост</w:t>
      </w:r>
      <w:r>
        <w:rPr>
          <w:rFonts w:ascii="Arial" w:hAnsi="Arial" w:cs="Arial"/>
          <w:sz w:val="24"/>
          <w:szCs w:val="24"/>
        </w:rPr>
        <w:t>авлением муниципальной услуги</w:t>
      </w:r>
      <w:r w:rsidRPr="00307ED0">
        <w:rPr>
          <w:rFonts w:ascii="Arial" w:hAnsi="Arial" w:cs="Arial"/>
          <w:sz w:val="24"/>
          <w:szCs w:val="24"/>
        </w:rPr>
        <w:t xml:space="preserve"> 8/84458/7-</w:t>
      </w:r>
      <w:r>
        <w:rPr>
          <w:rFonts w:ascii="Arial" w:hAnsi="Arial" w:cs="Arial"/>
          <w:sz w:val="24"/>
          <w:szCs w:val="24"/>
        </w:rPr>
        <w:t>31</w:t>
      </w:r>
      <w:r w:rsidRPr="00307ED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31</w:t>
      </w:r>
      <w:r w:rsidRPr="00261D38">
        <w:rPr>
          <w:rFonts w:ascii="Arial" w:hAnsi="Arial" w:cs="Arial"/>
          <w:sz w:val="24"/>
          <w:szCs w:val="24"/>
        </w:rPr>
        <w:t>;</w:t>
      </w:r>
    </w:p>
    <w:p w:rsidR="003C39A7" w:rsidRPr="00261D38" w:rsidRDefault="003C39A7" w:rsidP="00261D3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адрес офици</w:t>
      </w:r>
      <w:r>
        <w:rPr>
          <w:sz w:val="24"/>
          <w:szCs w:val="24"/>
        </w:rPr>
        <w:t>ального сайта администрации Пичужинского сельского поселения Дубовского муниципального района Волгоградской области</w:t>
      </w:r>
      <w:r w:rsidRPr="00261D38">
        <w:rPr>
          <w:sz w:val="24"/>
          <w:szCs w:val="24"/>
        </w:rPr>
        <w:t xml:space="preserve"> в информационно-телекоммуникационной сети «Интернет» или сайта в информационно-телекоммуникационной сети «Интерне</w:t>
      </w:r>
      <w:r>
        <w:rPr>
          <w:sz w:val="24"/>
          <w:szCs w:val="24"/>
        </w:rPr>
        <w:t>т», используемого администрацией Пичужинского сельского поселения</w:t>
      </w:r>
      <w:r w:rsidRPr="00261D38">
        <w:rPr>
          <w:sz w:val="24"/>
          <w:szCs w:val="24"/>
        </w:rPr>
        <w:t xml:space="preserve"> для размещения информации (далее – сайт в сети Интернет Уполномоченного органа</w:t>
      </w:r>
      <w:r>
        <w:rPr>
          <w:sz w:val="24"/>
          <w:szCs w:val="24"/>
        </w:rPr>
        <w:t xml:space="preserve">): </w:t>
      </w:r>
      <w:r w:rsidRPr="00261D38">
        <w:rPr>
          <w:sz w:val="24"/>
          <w:szCs w:val="24"/>
        </w:rPr>
        <w:t xml:space="preserve"> </w:t>
      </w:r>
      <w:r>
        <w:rPr>
          <w:sz w:val="24"/>
          <w:szCs w:val="24"/>
        </w:rPr>
        <w:t>пичуга.рф</w:t>
      </w:r>
      <w:hyperlink r:id="rId8" w:history="1">
        <w:r w:rsidRPr="00261D38">
          <w:rPr>
            <w:rStyle w:val="Hyperlink"/>
            <w:rFonts w:cs="Arial"/>
            <w:sz w:val="24"/>
            <w:szCs w:val="24"/>
          </w:rPr>
          <w:t>;</w:t>
        </w:r>
      </w:hyperlink>
      <w:r w:rsidRPr="00261D38">
        <w:rPr>
          <w:sz w:val="24"/>
          <w:szCs w:val="24"/>
        </w:rPr>
        <w:t xml:space="preserve"> </w:t>
      </w:r>
    </w:p>
    <w:p w:rsidR="003C39A7" w:rsidRPr="00261D38" w:rsidRDefault="003C39A7" w:rsidP="00261D38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261D38">
        <w:rPr>
          <w:sz w:val="24"/>
          <w:szCs w:val="24"/>
        </w:rPr>
        <w:t>адрес Единого портала государственных и муниципальных услуг (функций): www.gosuslugi.</w:t>
      </w:r>
      <w:r w:rsidRPr="00261D38">
        <w:rPr>
          <w:sz w:val="24"/>
          <w:szCs w:val="24"/>
          <w:lang w:val="en-US"/>
        </w:rPr>
        <w:t>ru</w:t>
      </w:r>
      <w:r w:rsidRPr="00261D38">
        <w:rPr>
          <w:sz w:val="24"/>
          <w:szCs w:val="24"/>
        </w:rPr>
        <w:t>;</w:t>
      </w:r>
    </w:p>
    <w:p w:rsidR="003C39A7" w:rsidRPr="00261D38" w:rsidRDefault="003C39A7" w:rsidP="00261D38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261D38">
        <w:rPr>
          <w:sz w:val="24"/>
          <w:szCs w:val="24"/>
        </w:rPr>
        <w:t xml:space="preserve">адрес Портала государственных и муниципальных услуг (функций) области: </w:t>
      </w:r>
      <w:hyperlink r:id="rId9" w:history="1">
        <w:r w:rsidRPr="00261D38">
          <w:rPr>
            <w:rStyle w:val="Hyperlink"/>
            <w:rFonts w:cs="Arial"/>
            <w:sz w:val="24"/>
            <w:szCs w:val="24"/>
          </w:rPr>
          <w:t>www.gosuslugi35.ru.</w:t>
        </w:r>
      </w:hyperlink>
    </w:p>
    <w:p w:rsidR="003C39A7" w:rsidRPr="00261D38" w:rsidRDefault="003C39A7" w:rsidP="00261D38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График работы Уполномоченного органа: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3"/>
        <w:gridCol w:w="4710"/>
      </w:tblGrid>
      <w:tr w:rsidR="003C39A7" w:rsidRPr="00261D38" w:rsidTr="00352CD0">
        <w:tc>
          <w:tcPr>
            <w:tcW w:w="4753" w:type="dxa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1D38">
              <w:rPr>
                <w:rFonts w:ascii="Arial" w:hAnsi="Arial" w:cs="Arial"/>
                <w:sz w:val="24"/>
                <w:szCs w:val="24"/>
              </w:rPr>
              <w:t>Понедельник</w:t>
            </w:r>
          </w:p>
        </w:tc>
        <w:tc>
          <w:tcPr>
            <w:tcW w:w="4710" w:type="dxa"/>
            <w:vMerge w:val="restart"/>
            <w:vAlign w:val="center"/>
          </w:tcPr>
          <w:p w:rsidR="003C39A7" w:rsidRPr="00012F2D" w:rsidRDefault="003C39A7" w:rsidP="00352CD0">
            <w:pPr>
              <w:pStyle w:val="ConsPlusNormal"/>
              <w:ind w:right="-6" w:firstLine="709"/>
              <w:jc w:val="center"/>
              <w:rPr>
                <w:rFonts w:ascii="Arial" w:hAnsi="Arial" w:cs="Arial"/>
                <w:szCs w:val="22"/>
              </w:rPr>
            </w:pPr>
            <w:r w:rsidRPr="00012F2D">
              <w:rPr>
                <w:rFonts w:ascii="Arial" w:hAnsi="Arial" w:cs="Arial"/>
                <w:szCs w:val="22"/>
              </w:rPr>
              <w:t>с 8.00</w:t>
            </w:r>
            <w:r>
              <w:rPr>
                <w:rFonts w:ascii="Arial" w:hAnsi="Arial" w:cs="Arial"/>
                <w:szCs w:val="22"/>
              </w:rPr>
              <w:t xml:space="preserve"> до 17.00</w:t>
            </w:r>
          </w:p>
          <w:p w:rsidR="003C39A7" w:rsidRPr="00261D38" w:rsidRDefault="003C39A7" w:rsidP="00352CD0">
            <w:pPr>
              <w:pStyle w:val="ConsPlusNormal"/>
              <w:ind w:right="-6"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F2D">
              <w:rPr>
                <w:rFonts w:ascii="Arial" w:hAnsi="Arial" w:cs="Arial"/>
                <w:szCs w:val="22"/>
              </w:rPr>
              <w:t>перерыв на обед: с 12.00 до 13.00</w:t>
            </w:r>
          </w:p>
        </w:tc>
      </w:tr>
      <w:tr w:rsidR="003C39A7" w:rsidRPr="00261D38" w:rsidTr="00352CD0">
        <w:tc>
          <w:tcPr>
            <w:tcW w:w="4753" w:type="dxa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1D38">
              <w:rPr>
                <w:rFonts w:ascii="Arial" w:hAnsi="Arial" w:cs="Arial"/>
                <w:sz w:val="24"/>
                <w:szCs w:val="24"/>
              </w:rPr>
              <w:t>Вторник</w:t>
            </w:r>
          </w:p>
        </w:tc>
        <w:tc>
          <w:tcPr>
            <w:tcW w:w="4710" w:type="dxa"/>
            <w:vMerge/>
          </w:tcPr>
          <w:p w:rsidR="003C39A7" w:rsidRPr="00261D38" w:rsidRDefault="003C39A7" w:rsidP="00352CD0">
            <w:pPr>
              <w:pStyle w:val="ConsPlusNormal"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39A7" w:rsidRPr="00261D38" w:rsidTr="00352CD0">
        <w:tc>
          <w:tcPr>
            <w:tcW w:w="4753" w:type="dxa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1D38">
              <w:rPr>
                <w:rFonts w:ascii="Arial" w:hAnsi="Arial" w:cs="Arial"/>
                <w:sz w:val="24"/>
                <w:szCs w:val="24"/>
              </w:rPr>
              <w:t>Среда</w:t>
            </w:r>
          </w:p>
        </w:tc>
        <w:tc>
          <w:tcPr>
            <w:tcW w:w="4710" w:type="dxa"/>
            <w:vMerge/>
          </w:tcPr>
          <w:p w:rsidR="003C39A7" w:rsidRPr="00261D38" w:rsidRDefault="003C39A7" w:rsidP="00352CD0">
            <w:pPr>
              <w:pStyle w:val="ConsPlusNormal"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39A7" w:rsidRPr="00261D38" w:rsidTr="00352CD0">
        <w:tc>
          <w:tcPr>
            <w:tcW w:w="4753" w:type="dxa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1D38">
              <w:rPr>
                <w:rFonts w:ascii="Arial" w:hAnsi="Arial" w:cs="Arial"/>
                <w:sz w:val="24"/>
                <w:szCs w:val="24"/>
              </w:rPr>
              <w:t>Четверг</w:t>
            </w:r>
          </w:p>
        </w:tc>
        <w:tc>
          <w:tcPr>
            <w:tcW w:w="4710" w:type="dxa"/>
            <w:vMerge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39A7" w:rsidRPr="00261D38" w:rsidTr="00352CD0">
        <w:tc>
          <w:tcPr>
            <w:tcW w:w="4753" w:type="dxa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1D38">
              <w:rPr>
                <w:rFonts w:ascii="Arial" w:hAnsi="Arial" w:cs="Arial"/>
                <w:sz w:val="24"/>
                <w:szCs w:val="24"/>
              </w:rPr>
              <w:t>Пятница</w:t>
            </w:r>
          </w:p>
        </w:tc>
        <w:tc>
          <w:tcPr>
            <w:tcW w:w="4710" w:type="dxa"/>
            <w:vAlign w:val="center"/>
          </w:tcPr>
          <w:p w:rsidR="003C39A7" w:rsidRPr="00012F2D" w:rsidRDefault="003C39A7" w:rsidP="00352CD0">
            <w:pPr>
              <w:pStyle w:val="ConsPlusNormal"/>
              <w:widowControl/>
              <w:ind w:right="-6" w:firstLine="709"/>
              <w:jc w:val="center"/>
              <w:rPr>
                <w:rFonts w:ascii="Arial" w:hAnsi="Arial" w:cs="Arial"/>
                <w:szCs w:val="22"/>
              </w:rPr>
            </w:pPr>
            <w:r w:rsidRPr="00012F2D">
              <w:rPr>
                <w:rFonts w:ascii="Arial" w:hAnsi="Arial" w:cs="Arial"/>
                <w:szCs w:val="22"/>
              </w:rPr>
              <w:t>с  8.00 до 16.20</w:t>
            </w:r>
          </w:p>
          <w:p w:rsidR="003C39A7" w:rsidRPr="00261D38" w:rsidRDefault="003C39A7" w:rsidP="00012F2D">
            <w:pPr>
              <w:pStyle w:val="ConsPlusNormal"/>
              <w:widowControl/>
              <w:ind w:right="-6"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F2D">
              <w:rPr>
                <w:rFonts w:ascii="Arial" w:hAnsi="Arial" w:cs="Arial"/>
                <w:szCs w:val="22"/>
              </w:rPr>
              <w:t>перерыв на обед: с 12. 00 до 13.00</w:t>
            </w:r>
          </w:p>
        </w:tc>
      </w:tr>
      <w:tr w:rsidR="003C39A7" w:rsidRPr="00261D38" w:rsidTr="00352CD0">
        <w:tc>
          <w:tcPr>
            <w:tcW w:w="4753" w:type="dxa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1D38">
              <w:rPr>
                <w:rFonts w:ascii="Arial" w:hAnsi="Arial" w:cs="Arial"/>
                <w:sz w:val="24"/>
                <w:szCs w:val="24"/>
              </w:rPr>
              <w:t>Суббота</w:t>
            </w:r>
          </w:p>
        </w:tc>
        <w:tc>
          <w:tcPr>
            <w:tcW w:w="4710" w:type="dxa"/>
            <w:vMerge w:val="restart"/>
            <w:vAlign w:val="center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1D38">
              <w:rPr>
                <w:rFonts w:ascii="Arial" w:hAnsi="Arial" w:cs="Arial"/>
                <w:sz w:val="24"/>
                <w:szCs w:val="24"/>
              </w:rPr>
              <w:t>Выходные дни</w:t>
            </w:r>
          </w:p>
        </w:tc>
      </w:tr>
      <w:tr w:rsidR="003C39A7" w:rsidRPr="00261D38" w:rsidTr="00352CD0">
        <w:tc>
          <w:tcPr>
            <w:tcW w:w="4753" w:type="dxa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1D38">
              <w:rPr>
                <w:rFonts w:ascii="Arial" w:hAnsi="Arial" w:cs="Arial"/>
                <w:sz w:val="24"/>
                <w:szCs w:val="24"/>
              </w:rPr>
              <w:t>Воскресенье</w:t>
            </w:r>
          </w:p>
        </w:tc>
        <w:tc>
          <w:tcPr>
            <w:tcW w:w="4710" w:type="dxa"/>
            <w:vMerge/>
            <w:vAlign w:val="center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39A7" w:rsidRPr="00261D38" w:rsidTr="00352CD0">
        <w:tc>
          <w:tcPr>
            <w:tcW w:w="4753" w:type="dxa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1D38">
              <w:rPr>
                <w:rFonts w:ascii="Arial" w:hAnsi="Arial" w:cs="Arial"/>
                <w:sz w:val="24"/>
                <w:szCs w:val="24"/>
              </w:rPr>
              <w:t>Предпраздничные дни</w:t>
            </w:r>
          </w:p>
        </w:tc>
        <w:tc>
          <w:tcPr>
            <w:tcW w:w="4710" w:type="dxa"/>
            <w:vAlign w:val="center"/>
          </w:tcPr>
          <w:p w:rsidR="003C39A7" w:rsidRPr="00261D38" w:rsidRDefault="003C39A7" w:rsidP="00352CD0">
            <w:pPr>
              <w:pStyle w:val="ConsPlusNormal"/>
              <w:widowControl/>
              <w:ind w:right="-6"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1D38">
              <w:rPr>
                <w:rFonts w:ascii="Arial" w:hAnsi="Arial" w:cs="Arial"/>
                <w:sz w:val="24"/>
                <w:szCs w:val="24"/>
              </w:rPr>
              <w:t xml:space="preserve">Продолжительность рабочего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61D38">
              <w:rPr>
                <w:rFonts w:ascii="Arial" w:hAnsi="Arial" w:cs="Arial"/>
                <w:sz w:val="24"/>
                <w:szCs w:val="24"/>
              </w:rPr>
              <w:t xml:space="preserve">дня уменьшается на один час </w:t>
            </w:r>
          </w:p>
        </w:tc>
      </w:tr>
    </w:tbl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График информирования (консультирования) по вопросам предоставления муниципальной услуги: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понедельник-пятница с 9.00 ч до 16.00 ч</w:t>
      </w:r>
      <w:r w:rsidRPr="00261D38">
        <w:rPr>
          <w:sz w:val="24"/>
          <w:szCs w:val="24"/>
        </w:rPr>
        <w:t>.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График приема документов, выдачи разрешений на осуществление земляных работ (вне строительных площадок) и продлении сроков производства работ: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понедельник-пятница с 9.00 ч до16.00 ч</w:t>
      </w:r>
      <w:r w:rsidRPr="00261D38">
        <w:rPr>
          <w:sz w:val="24"/>
          <w:szCs w:val="24"/>
        </w:rPr>
        <w:t>.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График приема документов и выдачи разрешений на осуществление земляных работ при устранении аварий на подземных инженерных коммуникациях :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понедельник-пятница с 9.00 ч до 16.00 ч.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i/>
          <w:color w:val="FF0000"/>
          <w:sz w:val="24"/>
          <w:szCs w:val="24"/>
        </w:rPr>
      </w:pPr>
      <w:r w:rsidRPr="00261D38">
        <w:rPr>
          <w:sz w:val="24"/>
          <w:szCs w:val="24"/>
        </w:rPr>
        <w:t>Место нахождения МБУ «Многофункциональный центр организации предоставления государственных</w:t>
      </w:r>
      <w:r>
        <w:rPr>
          <w:sz w:val="24"/>
          <w:szCs w:val="24"/>
        </w:rPr>
        <w:t xml:space="preserve"> и муниципальных услуг в Дубовском районе</w:t>
      </w:r>
      <w:r w:rsidRPr="00261D38">
        <w:rPr>
          <w:sz w:val="24"/>
          <w:szCs w:val="24"/>
        </w:rPr>
        <w:t xml:space="preserve">» (далее – МФЦ). 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Почтовый адрес МФЦ:  г. Дубовка ул. Московская,5 Волгоградская область</w:t>
      </w:r>
      <w:r w:rsidRPr="00261D38">
        <w:rPr>
          <w:sz w:val="24"/>
          <w:szCs w:val="24"/>
        </w:rPr>
        <w:t>;</w:t>
      </w:r>
    </w:p>
    <w:p w:rsidR="003C39A7" w:rsidRPr="007521CC" w:rsidRDefault="003C39A7" w:rsidP="00F956A1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Т</w:t>
      </w:r>
      <w:r>
        <w:rPr>
          <w:sz w:val="24"/>
          <w:szCs w:val="24"/>
        </w:rPr>
        <w:t>елефон/факс МФЦ: 8/84458/3-23-00</w:t>
      </w:r>
    </w:p>
    <w:p w:rsidR="003C39A7" w:rsidRPr="00F956A1" w:rsidRDefault="003C39A7" w:rsidP="00F956A1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Адрес официального сайта МФЦ в информационно-телекоммуникационной сети «Интернет» (далее – сайт в сети Интернет МФЦ)</w:t>
      </w:r>
      <w:r>
        <w:rPr>
          <w:sz w:val="24"/>
          <w:szCs w:val="24"/>
        </w:rPr>
        <w:t xml:space="preserve">: </w:t>
      </w:r>
      <w:r>
        <w:rPr>
          <w:sz w:val="24"/>
          <w:szCs w:val="24"/>
          <w:lang w:val="en-US"/>
        </w:rPr>
        <w:t>mfc</w:t>
      </w:r>
      <w:r w:rsidRPr="00F956A1">
        <w:rPr>
          <w:sz w:val="24"/>
          <w:szCs w:val="24"/>
        </w:rPr>
        <w:t>071@</w:t>
      </w:r>
      <w:r>
        <w:rPr>
          <w:sz w:val="24"/>
          <w:szCs w:val="24"/>
          <w:lang w:val="en-US"/>
        </w:rPr>
        <w:t>volganet</w:t>
      </w:r>
      <w:r w:rsidRPr="00F956A1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График предоставления муниципальной услуги: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понедельник – пятница с </w:t>
      </w:r>
      <w:r w:rsidRPr="00F956A1">
        <w:rPr>
          <w:sz w:val="24"/>
          <w:szCs w:val="24"/>
        </w:rPr>
        <w:t xml:space="preserve">9.00 </w:t>
      </w:r>
      <w:r>
        <w:rPr>
          <w:sz w:val="24"/>
          <w:szCs w:val="24"/>
        </w:rPr>
        <w:t>ч до 18.00 ч</w:t>
      </w:r>
      <w:r w:rsidRPr="00261D38">
        <w:rPr>
          <w:sz w:val="24"/>
          <w:szCs w:val="24"/>
        </w:rPr>
        <w:t>,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суббота - с 9.00 ч до 15.00 ч</w:t>
      </w:r>
      <w:r w:rsidRPr="00261D38">
        <w:rPr>
          <w:sz w:val="24"/>
          <w:szCs w:val="24"/>
        </w:rPr>
        <w:t>.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1.4. Способы и порядок получения информации о правилах предоставления муниципальной услуги:</w:t>
      </w:r>
    </w:p>
    <w:p w:rsidR="003C39A7" w:rsidRPr="00261D38" w:rsidRDefault="003C39A7" w:rsidP="00261D38">
      <w:pPr>
        <w:tabs>
          <w:tab w:val="left" w:pos="0"/>
          <w:tab w:val="left" w:pos="709"/>
        </w:tabs>
        <w:ind w:right="-5"/>
        <w:jc w:val="both"/>
        <w:rPr>
          <w:sz w:val="24"/>
          <w:szCs w:val="24"/>
        </w:rPr>
      </w:pPr>
      <w:r w:rsidRPr="00261D38">
        <w:rPr>
          <w:sz w:val="24"/>
          <w:szCs w:val="24"/>
        </w:rPr>
        <w:tab/>
        <w:t xml:space="preserve">Информацию о правилах предоставления муниципальной услуги заявитель может получить следующими способами: </w:t>
      </w:r>
    </w:p>
    <w:p w:rsidR="003C39A7" w:rsidRPr="00261D38" w:rsidRDefault="003C39A7" w:rsidP="00261D38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ab/>
        <w:t>лично;</w:t>
      </w:r>
    </w:p>
    <w:p w:rsidR="003C39A7" w:rsidRPr="00261D38" w:rsidRDefault="003C39A7" w:rsidP="00261D38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 </w:t>
      </w:r>
      <w:r w:rsidRPr="00261D38">
        <w:rPr>
          <w:rFonts w:ascii="Arial" w:hAnsi="Arial" w:cs="Arial"/>
          <w:sz w:val="24"/>
          <w:szCs w:val="24"/>
        </w:rPr>
        <w:tab/>
        <w:t>посредством телефонной, факсимильной связи;</w:t>
      </w:r>
    </w:p>
    <w:p w:rsidR="003C39A7" w:rsidRPr="00261D38" w:rsidRDefault="003C39A7" w:rsidP="00261D38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ab/>
        <w:t xml:space="preserve">посредством электронной связи, </w:t>
      </w:r>
    </w:p>
    <w:p w:rsidR="003C39A7" w:rsidRPr="00261D38" w:rsidRDefault="003C39A7" w:rsidP="00261D38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ab/>
        <w:t>посредством почтовой связи;</w:t>
      </w:r>
    </w:p>
    <w:p w:rsidR="003C39A7" w:rsidRPr="00261D38" w:rsidRDefault="003C39A7" w:rsidP="00261D38">
      <w:pPr>
        <w:pStyle w:val="ConsPlusNormal"/>
        <w:widowControl/>
        <w:ind w:left="1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ab/>
        <w:t>на информационных стендах в помещениях Уполномоченного органа; МФЦ</w:t>
      </w:r>
    </w:p>
    <w:p w:rsidR="003C39A7" w:rsidRPr="00261D38" w:rsidRDefault="003C39A7" w:rsidP="00261D38">
      <w:pPr>
        <w:pStyle w:val="ConsPlusNormal"/>
        <w:widowControl/>
        <w:ind w:left="142" w:right="-5" w:firstLine="566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в информационно-телекоммуникационной сети  «Интернет»: </w:t>
      </w:r>
    </w:p>
    <w:p w:rsidR="003C39A7" w:rsidRPr="00261D38" w:rsidRDefault="003C39A7" w:rsidP="00261D38">
      <w:pPr>
        <w:pStyle w:val="ConsPlusNormal"/>
        <w:widowControl/>
        <w:ind w:left="142" w:right="-5" w:firstLine="566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на сайте в сети Интернет Уполномоченного органа;     </w:t>
      </w:r>
    </w:p>
    <w:p w:rsidR="003C39A7" w:rsidRPr="00261D38" w:rsidRDefault="003C39A7" w:rsidP="00261D38">
      <w:pPr>
        <w:pStyle w:val="ConsPlusNormal"/>
        <w:widowControl/>
        <w:ind w:left="142" w:right="-5" w:firstLine="566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на Едином портале государственных и муниципальных услуг (функций);на Портале государственных и муниципальных услуг (функций) области.</w:t>
      </w:r>
    </w:p>
    <w:p w:rsidR="003C39A7" w:rsidRPr="00261D38" w:rsidRDefault="003C39A7" w:rsidP="00261D38">
      <w:pPr>
        <w:ind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1.5. Информация о правилах предоставления муниципальной услуги, а также настоящий Административный регламент и муниципальный правовой акт о его утверждении размещается на:</w:t>
      </w:r>
    </w:p>
    <w:p w:rsidR="003C39A7" w:rsidRPr="00261D38" w:rsidRDefault="003C39A7" w:rsidP="00261D38">
      <w:pPr>
        <w:ind w:firstLine="708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информационных стендах Уполномоченного органа; МФЦ</w:t>
      </w:r>
    </w:p>
    <w:p w:rsidR="003C39A7" w:rsidRPr="00261D38" w:rsidRDefault="003C39A7" w:rsidP="00261D38">
      <w:pPr>
        <w:pStyle w:val="ConsPlusNormal"/>
        <w:widowControl/>
        <w:ind w:left="142" w:right="-5" w:firstLine="566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на официальном сайте в сети Интернет Уполномоченного органа, МФЦ;     </w:t>
      </w:r>
    </w:p>
    <w:p w:rsidR="003C39A7" w:rsidRPr="00261D38" w:rsidRDefault="003C39A7" w:rsidP="00261D38">
      <w:pPr>
        <w:pStyle w:val="ConsPlusNormal"/>
        <w:widowControl/>
        <w:ind w:left="142" w:right="-5" w:firstLine="566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на Едином портале государственных и муниципальных услуг (функций);</w:t>
      </w:r>
    </w:p>
    <w:p w:rsidR="003C39A7" w:rsidRPr="00261D38" w:rsidRDefault="003C39A7" w:rsidP="00261D38">
      <w:pPr>
        <w:ind w:firstLine="708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на Портале государственных и муниципальных услуг (функций) области.</w:t>
      </w:r>
    </w:p>
    <w:p w:rsidR="003C39A7" w:rsidRPr="00261D38" w:rsidRDefault="003C39A7" w:rsidP="00261D38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1.6. Информирование по вопросам предоставления муниципальной услуги осуществляется специалистами Уполномоченного органа, МФЦ, ответственными за информирование. </w:t>
      </w:r>
    </w:p>
    <w:p w:rsidR="003C39A7" w:rsidRPr="00261D38" w:rsidRDefault="003C39A7" w:rsidP="00261D38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Специалисты Уполномоченного органа, ответственные за информирование, определяются правовым актом руководителя Уполномоченного органа.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sz w:val="24"/>
          <w:szCs w:val="24"/>
        </w:rPr>
        <w:t>1.7.</w:t>
      </w:r>
      <w:r w:rsidRPr="00261D38">
        <w:rPr>
          <w:rFonts w:eastAsia="Arial Unicode MS"/>
          <w:sz w:val="24"/>
          <w:szCs w:val="24"/>
        </w:rPr>
        <w:t xml:space="preserve"> Информирование о правилах предоставления муниципальной услуги осуществляется по следующим вопросам: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rFonts w:eastAsia="Arial Unicode MS"/>
          <w:sz w:val="24"/>
          <w:szCs w:val="24"/>
        </w:rPr>
        <w:t xml:space="preserve">местонахождение </w:t>
      </w:r>
      <w:r w:rsidRPr="00261D38">
        <w:rPr>
          <w:sz w:val="24"/>
          <w:szCs w:val="24"/>
        </w:rPr>
        <w:t>Уполномоченного органа</w:t>
      </w:r>
      <w:r w:rsidRPr="00261D38">
        <w:rPr>
          <w:rFonts w:eastAsia="Arial Unicode MS"/>
          <w:sz w:val="24"/>
          <w:szCs w:val="24"/>
        </w:rPr>
        <w:t>, его структурных подразделений, МФЦ;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rFonts w:eastAsia="Arial Unicode MS"/>
          <w:sz w:val="24"/>
          <w:szCs w:val="24"/>
        </w:rPr>
        <w:t xml:space="preserve">должностные лица и муниципальные служащие </w:t>
      </w:r>
      <w:r w:rsidRPr="00261D38">
        <w:rPr>
          <w:sz w:val="24"/>
          <w:szCs w:val="24"/>
        </w:rPr>
        <w:t>Уполномоченного органа</w:t>
      </w:r>
      <w:r w:rsidRPr="00261D38">
        <w:rPr>
          <w:rFonts w:eastAsia="Arial Unicode MS"/>
          <w:sz w:val="24"/>
          <w:szCs w:val="24"/>
        </w:rPr>
        <w:t xml:space="preserve">, уполномоченные </w:t>
      </w:r>
      <w:r w:rsidRPr="00261D38">
        <w:rPr>
          <w:sz w:val="24"/>
          <w:szCs w:val="24"/>
        </w:rPr>
        <w:t>предоставлять муниципальную услугу и</w:t>
      </w:r>
      <w:r w:rsidRPr="00261D38">
        <w:rPr>
          <w:rFonts w:eastAsia="Arial Unicode MS"/>
          <w:sz w:val="24"/>
          <w:szCs w:val="24"/>
        </w:rPr>
        <w:t xml:space="preserve"> номера контактных телефонов; 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i/>
          <w:iCs/>
          <w:color w:val="FF0000"/>
          <w:sz w:val="24"/>
          <w:szCs w:val="24"/>
          <w:u w:val="single"/>
        </w:rPr>
      </w:pPr>
      <w:r w:rsidRPr="00261D38">
        <w:rPr>
          <w:rFonts w:eastAsia="Arial Unicode MS"/>
          <w:sz w:val="24"/>
          <w:szCs w:val="24"/>
        </w:rPr>
        <w:t xml:space="preserve">график работы </w:t>
      </w:r>
      <w:r w:rsidRPr="00261D38">
        <w:rPr>
          <w:sz w:val="24"/>
          <w:szCs w:val="24"/>
        </w:rPr>
        <w:t>Уполномоченного органа, МФЦ;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rFonts w:eastAsia="Arial Unicode MS"/>
          <w:sz w:val="24"/>
          <w:szCs w:val="24"/>
        </w:rPr>
        <w:t>адрес сайта в сети Интернет</w:t>
      </w:r>
      <w:r w:rsidRPr="00261D38">
        <w:rPr>
          <w:sz w:val="24"/>
          <w:szCs w:val="24"/>
        </w:rPr>
        <w:t xml:space="preserve"> </w:t>
      </w:r>
      <w:r w:rsidRPr="00261D38">
        <w:rPr>
          <w:rFonts w:eastAsia="Arial Unicode MS"/>
          <w:sz w:val="24"/>
          <w:szCs w:val="24"/>
        </w:rPr>
        <w:t>Уполномоченного органа, МФЦ;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rFonts w:eastAsia="Arial Unicode MS"/>
          <w:sz w:val="24"/>
          <w:szCs w:val="24"/>
        </w:rPr>
        <w:t xml:space="preserve">адрес электронной почты </w:t>
      </w:r>
      <w:r w:rsidRPr="00261D38">
        <w:rPr>
          <w:sz w:val="24"/>
          <w:szCs w:val="24"/>
        </w:rPr>
        <w:t>Уполномоченного органа, МФЦ</w:t>
      </w:r>
      <w:r w:rsidRPr="00261D38">
        <w:rPr>
          <w:rFonts w:eastAsia="Arial Unicode MS"/>
          <w:sz w:val="24"/>
          <w:szCs w:val="24"/>
        </w:rPr>
        <w:t>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rFonts w:eastAsia="Arial Unicode MS"/>
          <w:sz w:val="24"/>
          <w:szCs w:val="24"/>
        </w:rPr>
        <w:t xml:space="preserve">адрес </w:t>
      </w:r>
      <w:r w:rsidRPr="00261D38">
        <w:rPr>
          <w:sz w:val="24"/>
          <w:szCs w:val="24"/>
        </w:rPr>
        <w:t>Единого портала государственных и муниципальных услуг (функций);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адрес Портала государственных и муниципал</w:t>
      </w:r>
      <w:r>
        <w:rPr>
          <w:sz w:val="24"/>
          <w:szCs w:val="24"/>
        </w:rPr>
        <w:t xml:space="preserve">ьных услуг (функций) Волгоградской </w:t>
      </w:r>
      <w:r w:rsidRPr="00261D38">
        <w:rPr>
          <w:sz w:val="24"/>
          <w:szCs w:val="24"/>
        </w:rPr>
        <w:t xml:space="preserve"> области 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sz w:val="24"/>
          <w:szCs w:val="24"/>
        </w:rPr>
        <w:t>нормативные правовые акты по вопросам предоставления муниципальной услуги, в том числе, настоящий Административный регламент;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rFonts w:eastAsia="Arial Unicode MS"/>
          <w:sz w:val="24"/>
          <w:szCs w:val="24"/>
        </w:rPr>
        <w:t>ход предоставления муниципальной услуги;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rFonts w:eastAsia="Arial Unicode MS"/>
          <w:sz w:val="24"/>
          <w:szCs w:val="24"/>
        </w:rPr>
        <w:t>административные процедуры предоставления муниципальной услуги;</w:t>
      </w:r>
    </w:p>
    <w:p w:rsidR="003C39A7" w:rsidRPr="00261D38" w:rsidRDefault="003C39A7" w:rsidP="00261D38">
      <w:pPr>
        <w:tabs>
          <w:tab w:val="left" w:pos="540"/>
        </w:tabs>
        <w:ind w:right="-5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срок предоставления муниципальной услуги;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rFonts w:eastAsia="Arial Unicode MS"/>
          <w:sz w:val="24"/>
          <w:szCs w:val="24"/>
        </w:rPr>
        <w:t>порядок и формы контроля за предоставлением муниципальной услуги;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rFonts w:eastAsia="Arial Unicode MS"/>
          <w:sz w:val="24"/>
          <w:szCs w:val="24"/>
        </w:rPr>
        <w:t>основания для отказа в предоставлении муниципальной услуги;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rFonts w:eastAsia="Arial Unicode MS"/>
          <w:sz w:val="24"/>
          <w:szCs w:val="24"/>
        </w:rPr>
      </w:pPr>
      <w:r w:rsidRPr="00261D38">
        <w:rPr>
          <w:rFonts w:eastAsia="Arial Unicode MS"/>
          <w:sz w:val="24"/>
          <w:szCs w:val="24"/>
        </w:rPr>
        <w:t xml:space="preserve">досудебный и судебный порядок обжалования действий (бездействия) должностных лиц и муниципальных служащих </w:t>
      </w:r>
      <w:r w:rsidRPr="00261D38">
        <w:rPr>
          <w:sz w:val="24"/>
          <w:szCs w:val="24"/>
        </w:rPr>
        <w:t>Уполномоченного органа</w:t>
      </w:r>
      <w:r w:rsidRPr="00261D38">
        <w:rPr>
          <w:rFonts w:eastAsia="Arial Unicode MS"/>
          <w:sz w:val="24"/>
          <w:szCs w:val="24"/>
        </w:rPr>
        <w:t>, 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3C39A7" w:rsidRPr="00261D38" w:rsidRDefault="003C39A7" w:rsidP="00261D38">
      <w:pPr>
        <w:autoSpaceDE w:val="0"/>
        <w:autoSpaceDN w:val="0"/>
        <w:adjustRightInd w:val="0"/>
        <w:ind w:right="-5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иная информация о деятельности Уполномоченного органа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1.8. Информирование (консультирование) осуществляется специалистами Уполномоченного органа, МФЦ,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3C39A7" w:rsidRPr="00261D38" w:rsidRDefault="003C39A7" w:rsidP="00261D38">
      <w:pPr>
        <w:ind w:firstLine="708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Информирование проводится на русском языке в форме индивидуального и публичного информирования.</w:t>
      </w:r>
    </w:p>
    <w:p w:rsidR="003C39A7" w:rsidRPr="00261D38" w:rsidRDefault="003C39A7" w:rsidP="00261D38">
      <w:pPr>
        <w:ind w:right="-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1.8.1. Информирование (консультирование) осуществляется специалистами Уполномоченного органа, МФЦ, ответственными за информирование, при обращении заявителей за информацией лично или по телефону.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right="-82"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right="-82"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right="-82" w:firstLine="720"/>
        <w:jc w:val="both"/>
        <w:rPr>
          <w:color w:val="000000"/>
          <w:sz w:val="24"/>
          <w:szCs w:val="24"/>
        </w:rPr>
      </w:pPr>
      <w:r w:rsidRPr="00261D38">
        <w:rPr>
          <w:color w:val="000000"/>
          <w:sz w:val="24"/>
          <w:szCs w:val="24"/>
        </w:rPr>
        <w:t xml:space="preserve">При ответе на телефонные звонки специалист, ответственный за информирование, должен назвать фамилию, имя, отчество (последнее – при наличии), занимаемую должность и наименование структурного подразделения Уполномоченного органа. </w:t>
      </w:r>
    </w:p>
    <w:p w:rsidR="003C39A7" w:rsidRPr="00261D38" w:rsidRDefault="003C39A7" w:rsidP="00261D38">
      <w:pPr>
        <w:pStyle w:val="BodyTextIndent2"/>
        <w:ind w:right="-82" w:firstLine="720"/>
        <w:rPr>
          <w:rFonts w:ascii="Arial" w:hAnsi="Arial" w:cs="Arial"/>
          <w:color w:val="000000"/>
        </w:rPr>
      </w:pPr>
      <w:r w:rsidRPr="00261D38">
        <w:rPr>
          <w:rFonts w:ascii="Arial" w:hAnsi="Arial" w:cs="Arial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3C39A7" w:rsidRPr="00261D38" w:rsidRDefault="003C39A7" w:rsidP="00261D3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3C39A7" w:rsidRPr="00261D38" w:rsidRDefault="003C39A7" w:rsidP="00261D38">
      <w:pPr>
        <w:autoSpaceDE w:val="0"/>
        <w:autoSpaceDN w:val="0"/>
        <w:adjustRightInd w:val="0"/>
        <w:ind w:right="-82" w:firstLine="708"/>
        <w:jc w:val="both"/>
        <w:rPr>
          <w:color w:val="FF0000"/>
          <w:sz w:val="24"/>
          <w:szCs w:val="24"/>
        </w:rPr>
      </w:pPr>
      <w:r w:rsidRPr="00261D38">
        <w:rPr>
          <w:sz w:val="24"/>
          <w:szCs w:val="24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</w:t>
      </w:r>
      <w:r w:rsidRPr="00261D38">
        <w:rPr>
          <w:color w:val="FF0000"/>
          <w:sz w:val="24"/>
          <w:szCs w:val="24"/>
        </w:rPr>
        <w:t xml:space="preserve"> </w:t>
      </w:r>
      <w:r w:rsidRPr="00261D38">
        <w:rPr>
          <w:sz w:val="24"/>
          <w:szCs w:val="24"/>
        </w:rPr>
        <w:t>(заместителем руководителя)</w:t>
      </w:r>
      <w:r w:rsidRPr="00261D38">
        <w:rPr>
          <w:color w:val="FF0000"/>
          <w:sz w:val="24"/>
          <w:szCs w:val="24"/>
        </w:rPr>
        <w:t xml:space="preserve"> </w:t>
      </w:r>
      <w:r w:rsidRPr="00261D38">
        <w:rPr>
          <w:sz w:val="24"/>
          <w:szCs w:val="24"/>
        </w:rPr>
        <w:t>Уполномоченного органа</w:t>
      </w:r>
      <w:r w:rsidRPr="00261D38">
        <w:rPr>
          <w:color w:val="FF0000"/>
          <w:sz w:val="24"/>
          <w:szCs w:val="24"/>
        </w:rPr>
        <w:t>.</w:t>
      </w:r>
    </w:p>
    <w:p w:rsidR="003C39A7" w:rsidRPr="00261D38" w:rsidRDefault="003C39A7" w:rsidP="00261D38">
      <w:pPr>
        <w:autoSpaceDE w:val="0"/>
        <w:autoSpaceDN w:val="0"/>
        <w:adjustRightInd w:val="0"/>
        <w:ind w:right="-82" w:firstLine="709"/>
        <w:jc w:val="both"/>
        <w:rPr>
          <w:color w:val="FF0000"/>
          <w:sz w:val="24"/>
          <w:szCs w:val="24"/>
        </w:rPr>
      </w:pPr>
      <w:r w:rsidRPr="00261D38">
        <w:rPr>
          <w:sz w:val="24"/>
          <w:szCs w:val="24"/>
        </w:rPr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(заместителем руководителя) Уполномоченного органа.</w:t>
      </w:r>
    </w:p>
    <w:p w:rsidR="003C39A7" w:rsidRPr="00261D38" w:rsidRDefault="003C39A7" w:rsidP="00261D38">
      <w:pPr>
        <w:pStyle w:val="ConsNormal"/>
        <w:tabs>
          <w:tab w:val="num" w:pos="0"/>
        </w:tabs>
        <w:ind w:firstLine="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ab/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3C39A7" w:rsidRPr="00261D38" w:rsidRDefault="003C39A7" w:rsidP="00261D38">
      <w:pPr>
        <w:pStyle w:val="ConsPlusNormal"/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в средствах массовой информации;</w:t>
      </w:r>
    </w:p>
    <w:p w:rsidR="003C39A7" w:rsidRPr="00261D38" w:rsidRDefault="003C39A7" w:rsidP="00261D38">
      <w:pPr>
        <w:pStyle w:val="ConsPlusNormal"/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на сайте в сети Интернет Уполномоченного органа;</w:t>
      </w:r>
    </w:p>
    <w:p w:rsidR="003C39A7" w:rsidRPr="00261D38" w:rsidRDefault="003C39A7" w:rsidP="00261D38">
      <w:pPr>
        <w:pStyle w:val="ConsPlusNormal"/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на Портале государственных и муниципальных услуг (функций) области;</w:t>
      </w:r>
    </w:p>
    <w:p w:rsidR="003C39A7" w:rsidRPr="00261D38" w:rsidRDefault="003C39A7" w:rsidP="00261D38">
      <w:pPr>
        <w:pStyle w:val="ConsPlusNormal"/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на информационных стендах Уполномоченного органа, МФЦ.</w:t>
      </w:r>
    </w:p>
    <w:p w:rsidR="003C39A7" w:rsidRPr="00261D38" w:rsidRDefault="003C39A7" w:rsidP="00261D38">
      <w:pPr>
        <w:pStyle w:val="ConsNormal"/>
        <w:tabs>
          <w:tab w:val="num" w:pos="0"/>
        </w:tabs>
        <w:ind w:firstLine="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ab/>
        <w:t>Тексты информационных материалов печатаются удобным для чтения шрифтом (размер шрифта № 14), без исправлений, наиболее важные положения выделяются другим шрифтом (не менее № 18). В случае оформления информационных материалов в виде брошюр применяется шрифт не менее № 10.</w:t>
      </w:r>
    </w:p>
    <w:p w:rsidR="003C39A7" w:rsidRPr="00261D38" w:rsidRDefault="003C39A7" w:rsidP="00261D38">
      <w:pPr>
        <w:pStyle w:val="ConsNormal"/>
        <w:tabs>
          <w:tab w:val="num" w:pos="0"/>
        </w:tabs>
        <w:ind w:firstLine="0"/>
        <w:jc w:val="both"/>
        <w:rPr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540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  <w:lang w:val="en-US"/>
        </w:rPr>
        <w:t>II</w:t>
      </w:r>
      <w:r w:rsidRPr="00261D38">
        <w:rPr>
          <w:rFonts w:ascii="Arial" w:hAnsi="Arial" w:cs="Arial"/>
          <w:b/>
          <w:bCs/>
          <w:sz w:val="24"/>
          <w:szCs w:val="24"/>
        </w:rPr>
        <w:t>. Стандарт предоставления муниципальной услуги</w:t>
      </w:r>
    </w:p>
    <w:p w:rsidR="003C39A7" w:rsidRPr="00261D38" w:rsidRDefault="003C39A7" w:rsidP="00261D38">
      <w:pPr>
        <w:pStyle w:val="Heading4"/>
        <w:tabs>
          <w:tab w:val="clear" w:pos="0"/>
          <w:tab w:val="num" w:pos="360"/>
        </w:tabs>
        <w:spacing w:before="0"/>
        <w:rPr>
          <w:rFonts w:ascii="Arial" w:hAnsi="Arial" w:cs="Arial"/>
          <w:b/>
          <w:bCs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>2.1. Наименование муниципальной услуги</w:t>
      </w:r>
    </w:p>
    <w:p w:rsidR="003C39A7" w:rsidRPr="00261D38" w:rsidRDefault="003C39A7" w:rsidP="00261D38">
      <w:pPr>
        <w:pStyle w:val="Heading4"/>
        <w:spacing w:before="0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rFonts w:ascii="Arial" w:hAnsi="Arial" w:cs="Arial"/>
          <w:sz w:val="24"/>
          <w:szCs w:val="24"/>
        </w:rPr>
        <w:tab/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Предоставление разрешений на осуществление земляных работ. </w:t>
      </w:r>
    </w:p>
    <w:p w:rsidR="003C39A7" w:rsidRPr="00261D38" w:rsidRDefault="003C39A7" w:rsidP="00261D38">
      <w:pPr>
        <w:rPr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720"/>
        <w:rPr>
          <w:rFonts w:ascii="Arial" w:hAnsi="Arial" w:cs="Arial"/>
          <w:b/>
          <w:bCs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>2.2. Наименование органа местного самоуправления, предоставляющего муниципальную услугу</w:t>
      </w:r>
    </w:p>
    <w:p w:rsidR="003C39A7" w:rsidRPr="00261D38" w:rsidRDefault="003C39A7" w:rsidP="00261D38">
      <w:pPr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2.2.1. Муниципальная услуга предоставляется:</w:t>
      </w:r>
    </w:p>
    <w:p w:rsidR="003C39A7" w:rsidRPr="00261D38" w:rsidRDefault="003C39A7" w:rsidP="00F956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Администрацией Пичужинского сельского поселения Дубовского муниципального района Волгоградской области </w:t>
      </w:r>
      <w:r w:rsidRPr="00261D38">
        <w:rPr>
          <w:sz w:val="24"/>
          <w:szCs w:val="24"/>
        </w:rPr>
        <w:t>(указать наименование Уполномоченного органа, структурного подразделения Уполномоченного органа, ответственного за предоставление муниципальной услуги (при наличии)) - в части приема, обработки документов, принятия решения и выдачи документов;</w:t>
      </w:r>
    </w:p>
    <w:p w:rsidR="003C39A7" w:rsidRPr="00261D38" w:rsidRDefault="003C39A7" w:rsidP="00261D38">
      <w:pPr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МФЦ по месту жительства заявителя - в части приема документов, передачи их на рассмотрение в Уполномоче</w:t>
      </w:r>
      <w:r>
        <w:rPr>
          <w:sz w:val="24"/>
          <w:szCs w:val="24"/>
        </w:rPr>
        <w:t>нный орган и выдачи документов.</w:t>
      </w:r>
    </w:p>
    <w:p w:rsidR="003C39A7" w:rsidRPr="00261D38" w:rsidRDefault="003C39A7" w:rsidP="00261D38">
      <w:pPr>
        <w:pStyle w:val="BodyText2"/>
        <w:spacing w:after="0" w:line="240" w:lineRule="auto"/>
        <w:ind w:right="-5" w:firstLine="720"/>
        <w:jc w:val="both"/>
        <w:rPr>
          <w:rFonts w:ascii="Arial" w:hAnsi="Arial" w:cs="Arial"/>
        </w:rPr>
      </w:pPr>
      <w:r w:rsidRPr="00261D38">
        <w:rPr>
          <w:rFonts w:ascii="Arial" w:hAnsi="Arial" w:cs="Arial"/>
        </w:rPr>
        <w:t>2.2.2. Должностные лица, ответственные за предоставление муниципальной услуги, определяются муниципальным правовым актом Уполномоченного органа, который размещается на информационном стенде Уполномоченного органа.</w:t>
      </w:r>
    </w:p>
    <w:p w:rsidR="003C39A7" w:rsidRPr="00117FB5" w:rsidRDefault="003C39A7" w:rsidP="00261D38">
      <w:pPr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2.2.3.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</w:t>
      </w:r>
      <w:r>
        <w:rPr>
          <w:sz w:val="24"/>
          <w:szCs w:val="24"/>
        </w:rPr>
        <w:t xml:space="preserve"> и  Порядком</w:t>
      </w:r>
      <w:r w:rsidRPr="00117FB5">
        <w:rPr>
          <w:b/>
          <w:bCs w:val="0"/>
          <w:sz w:val="28"/>
          <w:szCs w:val="28"/>
        </w:rPr>
        <w:t xml:space="preserve"> </w:t>
      </w:r>
      <w:r w:rsidRPr="00117FB5">
        <w:rPr>
          <w:bCs w:val="0"/>
          <w:sz w:val="24"/>
          <w:szCs w:val="24"/>
        </w:rPr>
        <w:t xml:space="preserve">выдачи разрешений на проведение строительных, строительно-монтажных,  земляных, ремонтных  работ, аварийное вскрытие временных объектов, установку временных объектов, установку конструкций, предназначенных для размещения информации и порядок уведомления о выданных разрешениях, а также о принятых решениях об аннулировании выданных разрешений на территории </w:t>
      </w:r>
      <w:r>
        <w:rPr>
          <w:bCs w:val="0"/>
          <w:sz w:val="24"/>
          <w:szCs w:val="24"/>
        </w:rPr>
        <w:t>Пичужинского</w:t>
      </w:r>
      <w:r w:rsidRPr="00117FB5">
        <w:rPr>
          <w:bCs w:val="0"/>
          <w:sz w:val="24"/>
          <w:szCs w:val="24"/>
        </w:rPr>
        <w:t xml:space="preserve"> сельского поселения</w:t>
      </w:r>
      <w:r>
        <w:rPr>
          <w:bCs w:val="0"/>
          <w:sz w:val="24"/>
          <w:szCs w:val="24"/>
        </w:rPr>
        <w:t>.</w:t>
      </w:r>
    </w:p>
    <w:p w:rsidR="003C39A7" w:rsidRPr="00261D38" w:rsidRDefault="003C39A7" w:rsidP="00261D38">
      <w:pPr>
        <w:ind w:firstLine="540"/>
        <w:jc w:val="both"/>
        <w:rPr>
          <w:sz w:val="24"/>
          <w:szCs w:val="24"/>
        </w:rPr>
      </w:pPr>
    </w:p>
    <w:p w:rsidR="003C39A7" w:rsidRPr="00261D38" w:rsidRDefault="003C39A7" w:rsidP="00261D38">
      <w:pPr>
        <w:pStyle w:val="BodyText2"/>
        <w:spacing w:after="0" w:line="240" w:lineRule="auto"/>
        <w:jc w:val="center"/>
        <w:rPr>
          <w:rFonts w:ascii="Arial" w:hAnsi="Arial" w:cs="Arial"/>
          <w:b/>
          <w:bCs/>
        </w:rPr>
      </w:pPr>
      <w:r w:rsidRPr="00261D38">
        <w:rPr>
          <w:rFonts w:ascii="Arial" w:hAnsi="Arial" w:cs="Arial"/>
          <w:b/>
          <w:bCs/>
        </w:rPr>
        <w:t>2.3.</w:t>
      </w:r>
      <w:r w:rsidRPr="00261D38">
        <w:rPr>
          <w:rFonts w:ascii="Arial" w:hAnsi="Arial" w:cs="Arial"/>
          <w:b/>
          <w:bCs/>
        </w:rPr>
        <w:tab/>
        <w:t>Результат предоставления муниципальной услуги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0" w:name="_Toc294183574"/>
      <w:r w:rsidRPr="00261D38">
        <w:rPr>
          <w:sz w:val="24"/>
          <w:szCs w:val="24"/>
        </w:rPr>
        <w:t>Результатом предоставления муниципальной услуги являются: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sz w:val="24"/>
          <w:szCs w:val="24"/>
        </w:rPr>
        <w:t xml:space="preserve">1. при обращении за выдачей </w:t>
      </w:r>
      <w:r w:rsidRPr="00261D38">
        <w:rPr>
          <w:color w:val="000000"/>
          <w:sz w:val="24"/>
          <w:szCs w:val="24"/>
        </w:rPr>
        <w:t>разрешения на осуществление земляных работ</w:t>
      </w:r>
      <w:r w:rsidRPr="00261D38">
        <w:rPr>
          <w:sz w:val="24"/>
          <w:szCs w:val="24"/>
        </w:rPr>
        <w:t xml:space="preserve"> вне строительных площадок</w:t>
      </w:r>
      <w:r w:rsidRPr="00261D38">
        <w:rPr>
          <w:color w:val="000000"/>
          <w:sz w:val="24"/>
          <w:szCs w:val="24"/>
        </w:rPr>
        <w:t xml:space="preserve">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по строительству и ремонту инженерных коммуникаций, строительству подземных сооружений, а также благоустройству, установке и ремонту временных конструкций и сооружений: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- разрешение на осуществление земляных работ  вне строительных площадок по строительству и ремонту инженерных коммуникаций, строительству подземных сооружений, а также благоустройству, установке и ремонту временных конструкций и сооружений</w:t>
      </w:r>
      <w:r w:rsidRPr="00261D38">
        <w:rPr>
          <w:color w:val="000000"/>
          <w:sz w:val="24"/>
          <w:szCs w:val="24"/>
        </w:rPr>
        <w:t>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sz w:val="24"/>
          <w:szCs w:val="24"/>
        </w:rPr>
        <w:t xml:space="preserve">- отказ в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предоставлении разрешения на осуществление земляных работ;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color w:val="000000"/>
          <w:sz w:val="24"/>
          <w:szCs w:val="24"/>
        </w:rPr>
        <w:t xml:space="preserve">2. при обращении за </w:t>
      </w:r>
      <w:r w:rsidRPr="00261D38">
        <w:rPr>
          <w:sz w:val="24"/>
          <w:szCs w:val="24"/>
        </w:rPr>
        <w:t>выдачей разрешения на осуществление земляных работ при устранении аварий на подземных инженерных коммуникациях: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- разрешение на осуществление земляных работ при устранении аварий на подземных инженерных коммуникациях;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- отказ в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предоставлении </w:t>
      </w:r>
      <w:r w:rsidRPr="00261D38">
        <w:rPr>
          <w:sz w:val="24"/>
          <w:szCs w:val="24"/>
        </w:rPr>
        <w:t>разрешения на осуществление земляных работ при  устранении аварий на подземных инженерных коммуникациях;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3. при обращении за выдачей разрешения на продление сроков осуществления земляных работ: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- продление сроков осуществления земляных работ;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- отказ в продлении сроков осуществления  земляных работ. </w:t>
      </w:r>
      <w:bookmarkEnd w:id="0"/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center"/>
        <w:rPr>
          <w:b/>
          <w:bCs w:val="0"/>
          <w:sz w:val="24"/>
          <w:szCs w:val="24"/>
        </w:rPr>
      </w:pPr>
      <w:r w:rsidRPr="00117FB5">
        <w:rPr>
          <w:b/>
          <w:sz w:val="24"/>
          <w:szCs w:val="24"/>
        </w:rPr>
        <w:t>2.</w:t>
      </w:r>
      <w:r w:rsidRPr="00261D38">
        <w:rPr>
          <w:b/>
          <w:bCs w:val="0"/>
          <w:sz w:val="24"/>
          <w:szCs w:val="24"/>
        </w:rPr>
        <w:t>4. Срок предоставления муниципальной услуги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2.4.1. Срок предоставления муниципальной услуги составляет: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" w:name="_Toc294183575"/>
      <w:r w:rsidRPr="00261D38">
        <w:rPr>
          <w:sz w:val="24"/>
          <w:szCs w:val="24"/>
        </w:rPr>
        <w:t xml:space="preserve">1. выдача разрешения на осуществление земляных работ по строительству и ремонту инженерных коммуникаций, строительству подземных сооружений, а также благоустройству территории, установке и ремонту временных конструкций и сооружений либо отказ в выдаче разрешения осуществляется в срок, не превышающий 14 рабочих дней со дня поступления заявления и прилагаемых к нему документов и материалов. </w:t>
      </w:r>
    </w:p>
    <w:bookmarkEnd w:id="1"/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2. выдача разрешения на осуществление земляных работ при устранении аварий на подземных инженерных коммуникациях либо отказ в предоставлении разрешения осуществляется в срок, не превышающий 48 часов с момента поступления заявления;  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3. продление сроков осуществления земляных работ либо отказ в продлении сроков осуществляется в срок, не превышающий 3 рабочих дней с момента поступления заявления на продление.</w:t>
      </w:r>
    </w:p>
    <w:p w:rsidR="003C39A7" w:rsidRPr="00261D38" w:rsidRDefault="003C39A7" w:rsidP="00261D3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>2</w:t>
      </w:r>
      <w:r w:rsidRPr="00117FB5">
        <w:rPr>
          <w:rFonts w:ascii="Arial" w:hAnsi="Arial" w:cs="Arial"/>
          <w:b/>
          <w:bCs/>
          <w:sz w:val="24"/>
          <w:szCs w:val="24"/>
        </w:rPr>
        <w:t xml:space="preserve">.5. </w:t>
      </w:r>
      <w:r w:rsidRPr="00117FB5">
        <w:rPr>
          <w:rStyle w:val="a"/>
          <w:rFonts w:ascii="Arial" w:hAnsi="Arial" w:cs="Arial"/>
          <w:b/>
          <w:iCs/>
          <w:sz w:val="24"/>
          <w:szCs w:val="24"/>
        </w:rPr>
        <w:t>Правовые основания для предоставления муниципальной услуги</w:t>
      </w:r>
      <w:r w:rsidRPr="00261D38" w:rsidDel="00C62573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2.5.1. Предоставление муниципальной услуги осуществляется в соответствии с: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Градостроительным кодексом Российской Федерации от 29 декабря 2004 года № 190-ФЗ;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Земельным кодексом Российской Федерации от 25 октября 2001 года № 136-ФЗ;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Федеральным </w:t>
      </w:r>
      <w:hyperlink r:id="rId10" w:history="1">
        <w:r w:rsidRPr="00261D38">
          <w:rPr>
            <w:sz w:val="24"/>
            <w:szCs w:val="24"/>
          </w:rPr>
          <w:t>законом</w:t>
        </w:r>
      </w:hyperlink>
      <w:r w:rsidRPr="00261D38">
        <w:rPr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 (с последующими изменениями);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Федеральным </w:t>
      </w:r>
      <w:hyperlink r:id="rId11" w:history="1">
        <w:r w:rsidRPr="00261D38">
          <w:rPr>
            <w:sz w:val="24"/>
            <w:szCs w:val="24"/>
          </w:rPr>
          <w:t>законом</w:t>
        </w:r>
      </w:hyperlink>
      <w:r w:rsidRPr="00261D38">
        <w:rPr>
          <w:sz w:val="24"/>
          <w:szCs w:val="24"/>
        </w:rPr>
        <w:t xml:space="preserve">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(с последующими изменениями);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Федеральным законом от 06 октября 2003 года № 131-ФЗ «Об общих принципах организации местного самоуправления в Российской Федерации» (с последующими изменениями);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постановлением Правительства Российской Федерации от 30 апреля 2014 года № 403 «Об исчерпывающем перечне процедур в сфере жилищного строительства»;</w:t>
      </w:r>
    </w:p>
    <w:p w:rsidR="003C39A7" w:rsidRPr="00C77F26" w:rsidRDefault="003C39A7" w:rsidP="00C77F26">
      <w:pPr>
        <w:ind w:firstLine="708"/>
        <w:jc w:val="both"/>
        <w:rPr>
          <w:bCs w:val="0"/>
          <w:sz w:val="24"/>
          <w:szCs w:val="24"/>
        </w:rPr>
      </w:pPr>
      <w:r w:rsidRPr="00C77F26">
        <w:rPr>
          <w:sz w:val="24"/>
          <w:szCs w:val="24"/>
        </w:rPr>
        <w:t xml:space="preserve">постановление администрации </w:t>
      </w:r>
      <w:r>
        <w:rPr>
          <w:sz w:val="24"/>
          <w:szCs w:val="24"/>
        </w:rPr>
        <w:t>Пичужинского</w:t>
      </w:r>
      <w:r w:rsidRPr="00C77F26">
        <w:rPr>
          <w:sz w:val="24"/>
          <w:szCs w:val="24"/>
        </w:rPr>
        <w:t xml:space="preserve"> сельского поселения № </w:t>
      </w:r>
      <w:r>
        <w:rPr>
          <w:sz w:val="24"/>
          <w:szCs w:val="24"/>
        </w:rPr>
        <w:t>32</w:t>
      </w:r>
      <w:r w:rsidRPr="00C77F26">
        <w:rPr>
          <w:sz w:val="24"/>
          <w:szCs w:val="24"/>
        </w:rPr>
        <w:t xml:space="preserve"> от </w:t>
      </w:r>
      <w:r>
        <w:rPr>
          <w:sz w:val="24"/>
          <w:szCs w:val="24"/>
        </w:rPr>
        <w:t>17</w:t>
      </w:r>
      <w:r w:rsidRPr="00C77F26">
        <w:rPr>
          <w:sz w:val="24"/>
          <w:szCs w:val="24"/>
        </w:rPr>
        <w:t xml:space="preserve"> </w:t>
      </w:r>
      <w:r>
        <w:rPr>
          <w:sz w:val="24"/>
          <w:szCs w:val="24"/>
        </w:rPr>
        <w:t>февраля 2016</w:t>
      </w:r>
      <w:r w:rsidRPr="00C77F26">
        <w:rPr>
          <w:sz w:val="24"/>
          <w:szCs w:val="24"/>
        </w:rPr>
        <w:t xml:space="preserve"> г </w:t>
      </w:r>
      <w:r>
        <w:rPr>
          <w:sz w:val="24"/>
          <w:szCs w:val="24"/>
        </w:rPr>
        <w:t>« Об утверждении П</w:t>
      </w:r>
      <w:r w:rsidRPr="00C77F26">
        <w:rPr>
          <w:sz w:val="24"/>
          <w:szCs w:val="24"/>
        </w:rPr>
        <w:t xml:space="preserve">орядка выдачи разрешений </w:t>
      </w:r>
      <w:r w:rsidRPr="00C77F26">
        <w:rPr>
          <w:bCs w:val="0"/>
          <w:sz w:val="24"/>
          <w:szCs w:val="24"/>
        </w:rPr>
        <w:t xml:space="preserve">на проведение строительных, строительно-монтажных,  земляных, ремонтных  работ, аварийное вскрытие временных объектов, установку временных объектов, установку конструкций, предназначенных для размещения информации и порядок уведомления о выданных разрешениях, а также о принятых решениях об аннулировании выданных разрешений на территории </w:t>
      </w:r>
      <w:r>
        <w:rPr>
          <w:bCs w:val="0"/>
          <w:sz w:val="24"/>
          <w:szCs w:val="24"/>
        </w:rPr>
        <w:t>Пичужинского</w:t>
      </w:r>
      <w:r w:rsidRPr="00C77F26">
        <w:rPr>
          <w:bCs w:val="0"/>
          <w:sz w:val="24"/>
          <w:szCs w:val="24"/>
        </w:rPr>
        <w:t xml:space="preserve"> сельского поселения</w:t>
      </w:r>
      <w:r>
        <w:rPr>
          <w:bCs w:val="0"/>
          <w:sz w:val="24"/>
          <w:szCs w:val="24"/>
        </w:rPr>
        <w:t>».</w:t>
      </w:r>
      <w:r w:rsidRPr="00C77F26">
        <w:rPr>
          <w:bCs w:val="0"/>
          <w:sz w:val="24"/>
          <w:szCs w:val="24"/>
        </w:rPr>
        <w:t xml:space="preserve"> </w:t>
      </w:r>
    </w:p>
    <w:p w:rsidR="003C39A7" w:rsidRPr="00261D38" w:rsidRDefault="003C39A7" w:rsidP="00D74BFD">
      <w:pPr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p w:rsidR="003C39A7" w:rsidRPr="00261D38" w:rsidRDefault="003C39A7" w:rsidP="00261D38">
      <w:pPr>
        <w:autoSpaceDE w:val="0"/>
        <w:autoSpaceDN w:val="0"/>
        <w:adjustRightInd w:val="0"/>
        <w:ind w:firstLine="709"/>
        <w:jc w:val="center"/>
        <w:rPr>
          <w:rStyle w:val="a"/>
          <w:rFonts w:cs="Arial"/>
          <w:b/>
          <w:bCs w:val="0"/>
          <w:sz w:val="24"/>
          <w:szCs w:val="24"/>
        </w:rPr>
      </w:pPr>
      <w:r w:rsidRPr="00261D38">
        <w:rPr>
          <w:rStyle w:val="a"/>
          <w:rFonts w:cs="Arial"/>
          <w:b/>
          <w:bCs w:val="0"/>
          <w:sz w:val="24"/>
          <w:szCs w:val="24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</w:t>
      </w:r>
    </w:p>
    <w:p w:rsidR="003C39A7" w:rsidRPr="00261D38" w:rsidRDefault="003C39A7" w:rsidP="00261D38">
      <w:pPr>
        <w:autoSpaceDE w:val="0"/>
        <w:autoSpaceDN w:val="0"/>
        <w:adjustRightInd w:val="0"/>
        <w:ind w:firstLine="709"/>
        <w:jc w:val="center"/>
        <w:rPr>
          <w:b/>
          <w:bCs w:val="0"/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720"/>
        <w:jc w:val="both"/>
        <w:rPr>
          <w:rFonts w:ascii="Arial" w:hAnsi="Arial" w:cs="Arial"/>
          <w:sz w:val="24"/>
          <w:szCs w:val="24"/>
        </w:rPr>
      </w:pPr>
      <w:r w:rsidRPr="00261D38">
        <w:rPr>
          <w:rStyle w:val="a"/>
          <w:rFonts w:ascii="Arial" w:hAnsi="Arial" w:cs="Arial"/>
          <w:sz w:val="24"/>
          <w:szCs w:val="24"/>
        </w:rPr>
        <w:t xml:space="preserve">2.6.1. </w:t>
      </w:r>
      <w:r w:rsidRPr="00261D38">
        <w:rPr>
          <w:rFonts w:ascii="Arial" w:hAnsi="Arial" w:cs="Arial"/>
          <w:sz w:val="24"/>
          <w:szCs w:val="24"/>
        </w:rPr>
        <w:t xml:space="preserve">Для </w:t>
      </w:r>
      <w:r w:rsidRPr="00261D38">
        <w:rPr>
          <w:rFonts w:ascii="Arial" w:hAnsi="Arial" w:cs="Arial"/>
          <w:color w:val="000000"/>
          <w:sz w:val="24"/>
          <w:szCs w:val="24"/>
        </w:rPr>
        <w:t xml:space="preserve">получения разрешения на осуществление земляных работ вне строительных площадок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по строительству и ремонту инженерных коммуникаций, строительству подземных сооружений, а также благоустройству, установке и ремонту временных конструкций и сооружений </w:t>
      </w:r>
      <w:r w:rsidRPr="00261D38">
        <w:rPr>
          <w:rFonts w:ascii="Arial" w:hAnsi="Arial" w:cs="Arial"/>
          <w:sz w:val="24"/>
          <w:szCs w:val="24"/>
        </w:rPr>
        <w:t>заявитель представляет: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2" w:name="Par0"/>
      <w:bookmarkEnd w:id="2"/>
      <w:r w:rsidRPr="00261D38">
        <w:rPr>
          <w:sz w:val="24"/>
          <w:szCs w:val="24"/>
        </w:rPr>
        <w:t>1. заявление о выдаче разрешения на осуществление земляных по форме согласно приложению 1 к настоящему Административному регламенту;</w:t>
      </w:r>
    </w:p>
    <w:p w:rsidR="003C39A7" w:rsidRPr="00261D38" w:rsidRDefault="003C39A7" w:rsidP="00261D38">
      <w:pPr>
        <w:pStyle w:val="ListParagraph"/>
        <w:widowControl w:val="0"/>
        <w:suppressAutoHyphens/>
        <w:ind w:left="0" w:firstLine="720"/>
        <w:jc w:val="both"/>
        <w:rPr>
          <w:rFonts w:ascii="Arial" w:hAnsi="Arial" w:cs="Arial"/>
        </w:rPr>
      </w:pPr>
      <w:r w:rsidRPr="00261D38">
        <w:rPr>
          <w:rFonts w:ascii="Arial" w:hAnsi="Arial" w:cs="Arial"/>
        </w:rPr>
        <w:t>2. документ, удостоверяющий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3C39A7" w:rsidRPr="00261D38" w:rsidRDefault="003C39A7" w:rsidP="00261D38">
      <w:pPr>
        <w:pStyle w:val="ListParagraph"/>
        <w:widowControl w:val="0"/>
        <w:suppressAutoHyphens/>
        <w:ind w:left="0" w:firstLine="720"/>
        <w:jc w:val="both"/>
        <w:rPr>
          <w:rFonts w:ascii="Arial" w:hAnsi="Arial" w:cs="Arial"/>
        </w:rPr>
      </w:pPr>
      <w:r w:rsidRPr="00261D38">
        <w:rPr>
          <w:rFonts w:ascii="Arial" w:hAnsi="Arial" w:cs="Arial"/>
        </w:rPr>
        <w:t>3. 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4. утвержденную и согласованную в установленном порядке проектную документацию, заверенную в нотариальном порядке либо с предъявлением подлинника;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 5. схему организации движения транспорта, пешеходов и ограждения мест осуществления работ;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6. календарный график производства работ;</w:t>
      </w:r>
    </w:p>
    <w:p w:rsidR="003C39A7" w:rsidRPr="00261D38" w:rsidRDefault="003C39A7" w:rsidP="00261D3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7. соглашение с собственником(ами) или уполномоченным им(и) лицом о восстановлении благоустройства земельного участка, на территории которого будут проводиться земляные работы (в случае осуществления работ на земельном участке многоквартирного жилого дома – протокол собрания собственников жилых помещений).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2.6.2. Для получения разрешения на осуществление земляных работ при устранении аварий на подземных инженерных коммуникациях заявитель в течение  суток с момента начала работ или в первый рабочий день после выходных или праздничных дней представляет: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1. заявление о выдаче разрешения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 на осуществление земляных работ </w:t>
      </w:r>
      <w:r w:rsidRPr="00261D38">
        <w:rPr>
          <w:sz w:val="24"/>
          <w:szCs w:val="24"/>
        </w:rPr>
        <w:t xml:space="preserve"> по форме согласно приложению 1 к настоящему Административному регламенту;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 документ, удостоверяющий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3C39A7" w:rsidRPr="00261D38" w:rsidRDefault="003C39A7" w:rsidP="00261D38">
      <w:pPr>
        <w:pStyle w:val="ListParagraph"/>
        <w:widowControl w:val="0"/>
        <w:suppressAutoHyphens/>
        <w:ind w:left="0" w:firstLine="720"/>
        <w:jc w:val="both"/>
        <w:rPr>
          <w:rFonts w:ascii="Arial" w:hAnsi="Arial" w:cs="Arial"/>
        </w:rPr>
      </w:pPr>
      <w:r w:rsidRPr="00261D38">
        <w:rPr>
          <w:rFonts w:ascii="Arial" w:hAnsi="Arial" w:cs="Arial"/>
        </w:rPr>
        <w:t>3. 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4. схему (либо фрагмент топографического плана) места осуществления работ, подписанную лицом, ответственным за осуществление работ;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5. документ, подтверждающий факт аварии (уведомления об аварии на сетях инженерно-технического обеспечения, наряд-задания, протоколы определения места повреждения кабельной линии и др.).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2.6.3. Для продления сроков осуществления земляных работ заявитель не позднее 2 рабочих дней до момента окончания действия разрешения представляет: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1. заявление о продлении сроков осуществления земляных работ (с указанием причин продления) по форме согласно приложению 2 к настоящему Административному регламенту;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 календарный график производства на невыполненные работы;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3. документ, удостоверяющий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3C39A7" w:rsidRPr="00261D38" w:rsidRDefault="003C39A7" w:rsidP="00261D38">
      <w:pPr>
        <w:pStyle w:val="ListParagraph"/>
        <w:widowControl w:val="0"/>
        <w:suppressAutoHyphens/>
        <w:ind w:left="0" w:firstLine="720"/>
        <w:jc w:val="both"/>
        <w:rPr>
          <w:rFonts w:ascii="Arial" w:hAnsi="Arial" w:cs="Arial"/>
        </w:rPr>
      </w:pPr>
      <w:r w:rsidRPr="00261D38">
        <w:rPr>
          <w:rFonts w:ascii="Arial" w:hAnsi="Arial" w:cs="Arial"/>
        </w:rPr>
        <w:t>4. 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3C39A7" w:rsidRPr="00261D38" w:rsidRDefault="003C39A7" w:rsidP="00261D38">
      <w:pPr>
        <w:pStyle w:val="ListParagraph"/>
        <w:widowControl w:val="0"/>
        <w:suppressAutoHyphens/>
        <w:ind w:left="0" w:firstLine="720"/>
        <w:jc w:val="both"/>
        <w:rPr>
          <w:rFonts w:ascii="Arial" w:hAnsi="Arial" w:cs="Arial"/>
        </w:rPr>
      </w:pPr>
      <w:r w:rsidRPr="00261D38">
        <w:rPr>
          <w:rFonts w:ascii="Arial" w:hAnsi="Arial" w:cs="Arial"/>
        </w:rPr>
        <w:t>5. документы, являющиеся обоснованием причин продления (в случае предъявления проектной документации – копия заверенная в нотариальном порядке или с предъявлением подлинника).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2.6.4 Заявление оформляется на русском языке, заверяется подписью заявителя.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Документы, прилагаемые к заявлению, представляются в подлинниках или копиях. Копии документов, прилагаемые к заявлению, представляются с предъявлением подлинников либо заверенные в установленном законом порядке.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 Заявление о предоставлении муниципальной услуги и прилагаемые документы представляются заявителем в Уполномоченный орган на бумажном носителе.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Заявитель вправе направить заявление и прилагаемые документы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(функций)», государственной информационной системы «Портал государственных и муниципаль</w:t>
      </w:r>
      <w:r>
        <w:rPr>
          <w:sz w:val="24"/>
          <w:szCs w:val="24"/>
        </w:rPr>
        <w:t xml:space="preserve">ных услуг (функций) Волгоградской </w:t>
      </w:r>
      <w:r w:rsidRPr="00261D38">
        <w:rPr>
          <w:sz w:val="24"/>
          <w:szCs w:val="24"/>
        </w:rPr>
        <w:t>области».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При обращении в электронной форме за получением муниципальной услуги заявление и каждый прилагаемый к нему документ подписываются  усиленной квалифицированной электронной подписью.</w:t>
      </w:r>
    </w:p>
    <w:p w:rsidR="003C39A7" w:rsidRPr="00261D38" w:rsidRDefault="003C39A7" w:rsidP="00261D38">
      <w:pPr>
        <w:tabs>
          <w:tab w:val="left" w:pos="851"/>
        </w:tabs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3C39A7" w:rsidRPr="00261D38" w:rsidRDefault="003C39A7" w:rsidP="00261D38">
      <w:pPr>
        <w:tabs>
          <w:tab w:val="left" w:pos="851"/>
        </w:tabs>
        <w:autoSpaceDE w:val="0"/>
        <w:autoSpaceDN w:val="0"/>
        <w:adjustRightInd w:val="0"/>
        <w:ind w:left="567"/>
        <w:jc w:val="center"/>
        <w:outlineLvl w:val="1"/>
        <w:rPr>
          <w:rStyle w:val="a"/>
          <w:rFonts w:cs="Arial"/>
          <w:b/>
          <w:bCs w:val="0"/>
          <w:sz w:val="24"/>
          <w:szCs w:val="24"/>
        </w:rPr>
      </w:pPr>
      <w:r w:rsidRPr="00261D38">
        <w:rPr>
          <w:rStyle w:val="a"/>
          <w:rFonts w:cs="Arial"/>
          <w:b/>
          <w:bCs w:val="0"/>
          <w:sz w:val="24"/>
          <w:szCs w:val="24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</w:r>
    </w:p>
    <w:p w:rsidR="003C39A7" w:rsidRPr="00261D38" w:rsidRDefault="003C39A7" w:rsidP="00261D38">
      <w:pPr>
        <w:tabs>
          <w:tab w:val="left" w:pos="851"/>
        </w:tabs>
        <w:autoSpaceDE w:val="0"/>
        <w:autoSpaceDN w:val="0"/>
        <w:adjustRightInd w:val="0"/>
        <w:ind w:left="567"/>
        <w:jc w:val="center"/>
        <w:outlineLvl w:val="1"/>
        <w:rPr>
          <w:b/>
          <w:bCs w:val="0"/>
          <w:sz w:val="24"/>
          <w:szCs w:val="24"/>
        </w:rPr>
      </w:pPr>
    </w:p>
    <w:p w:rsidR="003C39A7" w:rsidRPr="00261D38" w:rsidRDefault="003C39A7" w:rsidP="00261D38">
      <w:pPr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2.7.1. Заявитель вправе представить в Уполномоченный орган следующие документы, необходимые для предоставления муниципальной услуги, которые являются необходимыми и обязательными для предоставления муниципальной услуги, которые находятся в распоряжении 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организаций:</w:t>
      </w:r>
    </w:p>
    <w:p w:rsidR="003C39A7" w:rsidRPr="00261D38" w:rsidRDefault="003C39A7" w:rsidP="00261D38">
      <w:pPr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копию порубочного билета и (или) разрешения на пересадку деревьев и кустарников (в случае, если осуществление земляных работ предполагает вырубку, пересадку зеленых насаждений);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копию муниципального правового акта о временном ограничении, прекращении движения транспортных средств на участке п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роизводства земляных работ (в случае, если требуется </w:t>
      </w:r>
      <w:r w:rsidRPr="00261D38">
        <w:rPr>
          <w:sz w:val="24"/>
          <w:szCs w:val="24"/>
        </w:rPr>
        <w:t>ограничение, прекращение движения транспортных средств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);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копию договора на строительство и ремонт инженерных коммуникаций и их эксплуатацию с владельцем автомобильных дорог (при проведении работ в пределах «красных линий»);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копию договора об эксплуатации инженерных коммуникаций с владельцем автомобильных дорог (при проведении работ в пределах «красных линий»).</w:t>
      </w:r>
    </w:p>
    <w:p w:rsidR="003C39A7" w:rsidRPr="00261D38" w:rsidRDefault="003C39A7" w:rsidP="00261D38">
      <w:pPr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2.7.2. Документы, указанные в пункте 2.7.1  (их копии, сведения, содержащиеся в них), запрашиваются в государственных органах, органах местного самоуправления и (или) подведомственных государственным органам, органам местного самоуправления организациях, в распоряжении которых находятся указанные документы, и не могут быть затребованы у заявителя, при этом заявитель вправе предоставить их самостоятельно.</w:t>
      </w:r>
    </w:p>
    <w:p w:rsidR="003C39A7" w:rsidRPr="00261D38" w:rsidRDefault="003C39A7" w:rsidP="00261D38">
      <w:pPr>
        <w:tabs>
          <w:tab w:val="left" w:pos="851"/>
        </w:tabs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2.7.3. Запрещено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3C39A7" w:rsidRPr="00261D38" w:rsidRDefault="003C39A7" w:rsidP="00261D38">
      <w:pPr>
        <w:ind w:firstLine="567"/>
        <w:jc w:val="both"/>
        <w:rPr>
          <w:b/>
          <w:bCs w:val="0"/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b/>
          <w:bCs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Основания для отказа в приеме документов отсутствуют.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b/>
          <w:bCs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>2.9. Исчерпывающий перечень оснований для приостановления или  отказа в предоставлении муниципальной услуги</w:t>
      </w:r>
    </w:p>
    <w:p w:rsidR="003C39A7" w:rsidRPr="00261D38" w:rsidRDefault="003C39A7" w:rsidP="00261D38">
      <w:pPr>
        <w:rPr>
          <w:sz w:val="24"/>
          <w:szCs w:val="24"/>
        </w:rPr>
      </w:pP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2.9.1. Основания для приостановления предоставления муниципальной услуги законодательством не предусмотрены.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2.9.2. Основания для отказа в выдаче разрешения на осуществление земляных работ вне строительных площадок по строительству, реконструкции и ремонту инженерных коммуникаций, строительству подземных сооружений, а также благоустройству территории, установке и ремонту временных конструкций и сооружений, устранению аварий на инженерных сетях на те</w:t>
      </w:r>
      <w:r>
        <w:rPr>
          <w:sz w:val="24"/>
          <w:szCs w:val="24"/>
        </w:rPr>
        <w:t>рритории Пичужинского сельского поселения</w:t>
      </w:r>
      <w:r w:rsidRPr="00261D38">
        <w:rPr>
          <w:sz w:val="24"/>
          <w:szCs w:val="24"/>
        </w:rPr>
        <w:t>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заявление подано с нарушением установленных требований и (или) предоставлены документы, содержащие недостоверные сведения или сведения, которые заявитель обязан представить, предоставлены не в полном объеме;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 заявлением обратилось ненадлежащее лицо.</w:t>
      </w:r>
    </w:p>
    <w:p w:rsidR="003C39A7" w:rsidRPr="00261D38" w:rsidRDefault="003C39A7" w:rsidP="00261D38">
      <w:pPr>
        <w:pStyle w:val="BodyText"/>
        <w:spacing w:after="0"/>
        <w:jc w:val="both"/>
        <w:rPr>
          <w:rFonts w:ascii="Arial" w:hAnsi="Arial" w:cs="Arial"/>
        </w:rPr>
      </w:pPr>
      <w:r w:rsidRPr="00261D38">
        <w:rPr>
          <w:rFonts w:ascii="Arial" w:hAnsi="Arial" w:cs="Arial"/>
        </w:rPr>
        <w:tab/>
        <w:t>2.9.3. Основания для отказа в выдаче разрешения на продление срока осуществления земляных работ: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заявление подано с нарушением установленных требований и (или) предоставлены документы, содержащие недостоверные сведения или сведения, которые заявитель обязан представить, предоставлены не в полном объеме;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 заявлением обратилось ненадлежащее лицо;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отсутствуют следующие обстоятельства для продления разрешения: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- увеличение объема работ;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- изменение проектного решения;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- погодные условия, препятствующие качественному проведению работ.</w:t>
      </w:r>
    </w:p>
    <w:p w:rsidR="003C39A7" w:rsidRPr="00261D38" w:rsidRDefault="003C39A7" w:rsidP="00261D3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39A7" w:rsidRPr="00261D38" w:rsidRDefault="003C39A7" w:rsidP="00261D38">
      <w:pPr>
        <w:autoSpaceDE w:val="0"/>
        <w:autoSpaceDN w:val="0"/>
        <w:adjustRightInd w:val="0"/>
        <w:ind w:firstLine="539"/>
        <w:jc w:val="center"/>
        <w:rPr>
          <w:b/>
          <w:bCs w:val="0"/>
          <w:sz w:val="24"/>
          <w:szCs w:val="24"/>
        </w:rPr>
      </w:pPr>
      <w:r w:rsidRPr="00261D38">
        <w:rPr>
          <w:b/>
          <w:bCs w:val="0"/>
          <w:sz w:val="24"/>
          <w:szCs w:val="24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i/>
          <w:color w:val="FF0000"/>
          <w:sz w:val="24"/>
          <w:szCs w:val="24"/>
        </w:rPr>
      </w:pPr>
      <w:r w:rsidRPr="00261D38">
        <w:rPr>
          <w:sz w:val="24"/>
          <w:szCs w:val="24"/>
        </w:rPr>
        <w:t>Услуга по по</w:t>
      </w:r>
      <w:r>
        <w:rPr>
          <w:sz w:val="24"/>
          <w:szCs w:val="24"/>
        </w:rPr>
        <w:t>дготовке проектной документации.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b/>
          <w:bCs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>2.11.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Предоставление муниципальной услуги осуществляется на безвозмездной основе.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b/>
          <w:bCs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>2.12.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3C39A7" w:rsidRPr="00261D38" w:rsidRDefault="003C39A7" w:rsidP="00261D38">
      <w:pPr>
        <w:pStyle w:val="BodyText"/>
        <w:spacing w:after="0"/>
        <w:ind w:firstLine="720"/>
        <w:jc w:val="both"/>
        <w:rPr>
          <w:rFonts w:ascii="Arial" w:hAnsi="Arial" w:cs="Arial"/>
        </w:rPr>
      </w:pPr>
      <w:r w:rsidRPr="00261D38">
        <w:rPr>
          <w:rFonts w:ascii="Arial" w:hAnsi="Arial" w:cs="Arial"/>
        </w:rPr>
        <w:t>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3C39A7" w:rsidRPr="00261D38" w:rsidRDefault="003C39A7" w:rsidP="00261D38">
      <w:pPr>
        <w:pStyle w:val="BodyText"/>
        <w:spacing w:after="0"/>
        <w:ind w:firstLine="540"/>
        <w:jc w:val="both"/>
        <w:rPr>
          <w:rFonts w:ascii="Arial" w:hAnsi="Arial" w:cs="Arial"/>
        </w:rPr>
      </w:pP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b/>
          <w:bCs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 xml:space="preserve">2.13. Срок регистрации заявления о предоставлении </w:t>
      </w: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b/>
          <w:bCs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>муниципальной услуги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Специалист, ответственный за прием и регистрацию </w:t>
      </w:r>
      <w:r>
        <w:rPr>
          <w:sz w:val="24"/>
          <w:szCs w:val="24"/>
        </w:rPr>
        <w:t>заявления</w:t>
      </w:r>
      <w:r w:rsidRPr="00D74BFD">
        <w:rPr>
          <w:sz w:val="24"/>
          <w:szCs w:val="24"/>
        </w:rPr>
        <w:t xml:space="preserve">, </w:t>
      </w:r>
      <w:r w:rsidRPr="00261D38">
        <w:rPr>
          <w:sz w:val="24"/>
          <w:szCs w:val="24"/>
        </w:rPr>
        <w:t>регистрирует заявление о предоставлении муниципальной услуги в день его пост</w:t>
      </w:r>
      <w:r>
        <w:rPr>
          <w:sz w:val="24"/>
          <w:szCs w:val="24"/>
        </w:rPr>
        <w:t>упления в Уполномоченный орган</w:t>
      </w:r>
      <w:r w:rsidRPr="00261D38">
        <w:rPr>
          <w:sz w:val="24"/>
          <w:szCs w:val="24"/>
        </w:rPr>
        <w:t>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При поступлении заявления в электронном виде или посредством факсимильной связи в нерабочее время оно регист</w:t>
      </w:r>
      <w:r>
        <w:rPr>
          <w:sz w:val="24"/>
          <w:szCs w:val="24"/>
        </w:rPr>
        <w:t>рируется в последующий рабочий день</w:t>
      </w:r>
      <w:r w:rsidRPr="00261D38">
        <w:rPr>
          <w:sz w:val="24"/>
          <w:szCs w:val="24"/>
        </w:rPr>
        <w:t>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C39A7" w:rsidRPr="00261D38" w:rsidRDefault="003C39A7" w:rsidP="00261D38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>2.14.</w:t>
      </w:r>
      <w:r w:rsidRPr="00261D38">
        <w:rPr>
          <w:rFonts w:ascii="Arial" w:hAnsi="Arial" w:cs="Arial"/>
          <w:b/>
          <w:bCs/>
          <w:sz w:val="24"/>
          <w:szCs w:val="24"/>
        </w:rPr>
        <w:tab/>
        <w:t>Т</w:t>
      </w:r>
      <w:r w:rsidRPr="00261D38">
        <w:rPr>
          <w:rFonts w:ascii="Arial" w:hAnsi="Arial" w:cs="Arial"/>
          <w:b/>
          <w:sz w:val="24"/>
          <w:szCs w:val="24"/>
        </w:rPr>
        <w:t>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b/>
          <w:bCs/>
          <w:sz w:val="24"/>
          <w:szCs w:val="24"/>
        </w:rPr>
      </w:pP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2.14.1. Центральный вход в зда</w:t>
      </w:r>
      <w:r>
        <w:rPr>
          <w:sz w:val="24"/>
          <w:szCs w:val="24"/>
        </w:rPr>
        <w:t>ние Уполномоченного органа</w:t>
      </w:r>
      <w:r w:rsidRPr="00261D38">
        <w:rPr>
          <w:sz w:val="24"/>
          <w:szCs w:val="24"/>
        </w:rPr>
        <w:t>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3C39A7" w:rsidRPr="00261D38" w:rsidRDefault="003C39A7" w:rsidP="00261D38">
      <w:pPr>
        <w:pStyle w:val="ConsPlusNormal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2.14.2. Помещения, предназначенные для предоставления муниципальной услуги, соответствуют санитарным правилам и нормам.</w:t>
      </w:r>
    </w:p>
    <w:p w:rsidR="003C39A7" w:rsidRPr="00261D38" w:rsidRDefault="003C39A7" w:rsidP="00261D38">
      <w:pPr>
        <w:pStyle w:val="ConsPlusNormal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3C39A7" w:rsidRPr="00261D38" w:rsidRDefault="003C39A7" w:rsidP="00261D38">
      <w:pPr>
        <w:pStyle w:val="ConsPlusNormal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3C39A7" w:rsidRPr="00261D38" w:rsidRDefault="003C39A7" w:rsidP="00261D38">
      <w:pPr>
        <w:pStyle w:val="ConsPlusNormal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261D38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содержащим визуальную, текстовую и мультимедийную информацию о правилах предоставления муниципальной услуги</w:t>
      </w:r>
      <w:r w:rsidRPr="00261D38">
        <w:rPr>
          <w:rFonts w:ascii="Arial" w:hAnsi="Arial" w:cs="Arial"/>
          <w:sz w:val="24"/>
          <w:szCs w:val="24"/>
        </w:rPr>
        <w:t xml:space="preserve">. </w:t>
      </w:r>
      <w:r w:rsidRPr="00261D3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261D38">
        <w:rPr>
          <w:color w:val="000000"/>
          <w:sz w:val="24"/>
          <w:szCs w:val="24"/>
          <w:shd w:val="clear" w:color="auto" w:fill="FFFFFF"/>
        </w:rPr>
        <w:t xml:space="preserve">перечень документов, необходимых для получения муниципальной услуги, </w:t>
      </w:r>
      <w:r w:rsidRPr="00261D38">
        <w:rPr>
          <w:sz w:val="24"/>
          <w:szCs w:val="24"/>
        </w:rPr>
        <w:t xml:space="preserve"> </w:t>
      </w:r>
      <w:r w:rsidRPr="00261D38">
        <w:rPr>
          <w:color w:val="000000"/>
          <w:sz w:val="24"/>
          <w:szCs w:val="24"/>
          <w:shd w:val="clear" w:color="auto" w:fill="FFFFFF"/>
        </w:rPr>
        <w:t>форма заявления</w:t>
      </w:r>
      <w:r w:rsidRPr="00261D38">
        <w:rPr>
          <w:sz w:val="24"/>
          <w:szCs w:val="24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2.14.4. 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 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261D38">
        <w:rPr>
          <w:color w:val="000000"/>
          <w:sz w:val="24"/>
          <w:szCs w:val="24"/>
          <w:shd w:val="clear" w:color="auto" w:fill="FFFFFF"/>
        </w:rPr>
        <w:t>Уполномоченного органа (структурного подразделения Уполномоченного органа – при наличии)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3C39A7" w:rsidRPr="00261D38" w:rsidRDefault="003C39A7" w:rsidP="00261D38">
      <w:pPr>
        <w:pStyle w:val="ConsPlusNormal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2.14.5. </w:t>
      </w:r>
      <w:r w:rsidRPr="00261D38">
        <w:rPr>
          <w:rFonts w:ascii="Arial" w:hAnsi="Arial" w:cs="Arial"/>
          <w:bCs/>
          <w:sz w:val="24"/>
          <w:szCs w:val="24"/>
        </w:rPr>
        <w:t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3C39A7" w:rsidRPr="00261D38" w:rsidRDefault="003C39A7" w:rsidP="00261D38">
      <w:pPr>
        <w:pStyle w:val="ConsPlusNormal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3C39A7" w:rsidRPr="00261D38" w:rsidRDefault="003C39A7" w:rsidP="00261D38">
      <w:pPr>
        <w:pStyle w:val="ConsPlusNormal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3C39A7" w:rsidRPr="00261D38" w:rsidRDefault="003C39A7" w:rsidP="00261D3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540"/>
        <w:rPr>
          <w:rFonts w:ascii="Arial" w:hAnsi="Arial" w:cs="Arial"/>
          <w:b/>
          <w:bCs/>
          <w:sz w:val="24"/>
          <w:szCs w:val="24"/>
        </w:rPr>
      </w:pPr>
      <w:bookmarkStart w:id="3" w:name="_Toc294183582"/>
      <w:r w:rsidRPr="00261D38">
        <w:rPr>
          <w:rFonts w:ascii="Arial" w:hAnsi="Arial" w:cs="Arial"/>
          <w:b/>
          <w:bCs/>
          <w:sz w:val="24"/>
          <w:szCs w:val="24"/>
        </w:rPr>
        <w:t>2.15. Показатели доступности и качества муниципальной услуги</w:t>
      </w:r>
      <w:bookmarkEnd w:id="3"/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2.15.1. Показателями доступности муниципальной услуги являются: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информирование заявителей о предоставлении муниципальной услуги;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оборудование территорий, прилегающих к месторасположению Уполномоченного о</w:t>
      </w:r>
      <w:r>
        <w:rPr>
          <w:sz w:val="24"/>
          <w:szCs w:val="24"/>
        </w:rPr>
        <w:t>ргана</w:t>
      </w:r>
      <w:r w:rsidRPr="00261D38">
        <w:rPr>
          <w:sz w:val="24"/>
          <w:szCs w:val="24"/>
        </w:rPr>
        <w:t>, местами парковки автотранспортных средств, в том числе для лиц с ограниченными возможностями;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соблюдение графика раб</w:t>
      </w:r>
      <w:r>
        <w:rPr>
          <w:sz w:val="24"/>
          <w:szCs w:val="24"/>
        </w:rPr>
        <w:t>оты Уполномоченного органа</w:t>
      </w:r>
      <w:r w:rsidRPr="00261D38">
        <w:rPr>
          <w:sz w:val="24"/>
          <w:szCs w:val="24"/>
        </w:rPr>
        <w:t>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время, затраченное на получение конечного результата муниципальной услуги.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2.15.2. Показателями качества муниципальной услуги являются: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3C39A7" w:rsidRPr="00261D38" w:rsidRDefault="003C39A7" w:rsidP="00261D38">
      <w:pPr>
        <w:tabs>
          <w:tab w:val="left" w:pos="900"/>
        </w:tabs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</w:t>
      </w:r>
      <w:r>
        <w:rPr>
          <w:sz w:val="24"/>
          <w:szCs w:val="24"/>
        </w:rPr>
        <w:t>ного органа</w:t>
      </w:r>
      <w:r w:rsidRPr="00261D38">
        <w:rPr>
          <w:sz w:val="24"/>
          <w:szCs w:val="24"/>
        </w:rPr>
        <w:t xml:space="preserve"> документов, платы, не предусмотренных настоящим Административным регламентом.</w:t>
      </w: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b/>
          <w:bCs/>
          <w:sz w:val="24"/>
          <w:szCs w:val="24"/>
        </w:rPr>
      </w:pPr>
    </w:p>
    <w:p w:rsidR="003C39A7" w:rsidRPr="00261D38" w:rsidRDefault="003C39A7" w:rsidP="00261D3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261D38">
        <w:rPr>
          <w:b/>
          <w:sz w:val="24"/>
          <w:szCs w:val="24"/>
        </w:rPr>
        <w:t>2.16. Перечень классов средств электронной подписи, которые</w:t>
      </w:r>
    </w:p>
    <w:p w:rsidR="003C39A7" w:rsidRPr="00261D38" w:rsidRDefault="003C39A7" w:rsidP="00261D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261D38">
        <w:rPr>
          <w:b/>
          <w:sz w:val="24"/>
          <w:szCs w:val="24"/>
        </w:rPr>
        <w:t>допускаются к использованию при обращении за получением</w:t>
      </w:r>
    </w:p>
    <w:p w:rsidR="003C39A7" w:rsidRPr="00261D38" w:rsidRDefault="003C39A7" w:rsidP="00261D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261D38">
        <w:rPr>
          <w:b/>
          <w:sz w:val="24"/>
          <w:szCs w:val="24"/>
        </w:rPr>
        <w:t>муниципальной услуги, оказываемой с применением</w:t>
      </w:r>
    </w:p>
    <w:p w:rsidR="003C39A7" w:rsidRPr="00261D38" w:rsidRDefault="003C39A7" w:rsidP="00261D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261D38">
        <w:rPr>
          <w:b/>
          <w:sz w:val="24"/>
          <w:szCs w:val="24"/>
        </w:rPr>
        <w:t>усиленной квалифицированной электронной подписи</w:t>
      </w:r>
    </w:p>
    <w:p w:rsidR="003C39A7" w:rsidRPr="00261D38" w:rsidRDefault="003C39A7" w:rsidP="00261D3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39A7" w:rsidRPr="00261D38" w:rsidRDefault="003C39A7" w:rsidP="00261D3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С учетом </w:t>
      </w:r>
      <w:hyperlink r:id="rId12" w:history="1">
        <w:r w:rsidRPr="00261D38">
          <w:rPr>
            <w:sz w:val="24"/>
            <w:szCs w:val="24"/>
          </w:rPr>
          <w:t>Требований</w:t>
        </w:r>
      </w:hyperlink>
      <w:r w:rsidRPr="00261D38">
        <w:rPr>
          <w:sz w:val="24"/>
          <w:szCs w:val="24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N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КС2, КС3, КВ1, КВ2 и КА1.</w:t>
      </w:r>
    </w:p>
    <w:p w:rsidR="003C39A7" w:rsidRPr="00261D38" w:rsidRDefault="003C39A7" w:rsidP="00261D38">
      <w:pPr>
        <w:rPr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b/>
          <w:bCs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  <w:lang w:val="en-US"/>
        </w:rPr>
        <w:t>III</w:t>
      </w:r>
      <w:r w:rsidRPr="00261D38">
        <w:rPr>
          <w:rFonts w:ascii="Arial" w:hAnsi="Arial" w:cs="Arial"/>
          <w:b/>
          <w:bCs/>
          <w:sz w:val="24"/>
          <w:szCs w:val="24"/>
        </w:rPr>
        <w:t>. Состав, последовательность и сроки выполнения</w:t>
      </w: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b/>
          <w:bCs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</w:rPr>
        <w:t>административных процедур, требования к порядку их выполнения, в том числе особенности выполнения процедур в электронной форме, а также особенности выполнения административных процедур в многофункциональных центрах</w:t>
      </w:r>
    </w:p>
    <w:p w:rsidR="003C39A7" w:rsidRPr="00261D38" w:rsidRDefault="003C39A7" w:rsidP="00261D38">
      <w:pPr>
        <w:rPr>
          <w:sz w:val="24"/>
          <w:szCs w:val="24"/>
        </w:rPr>
      </w:pPr>
    </w:p>
    <w:p w:rsidR="003C39A7" w:rsidRPr="00261D38" w:rsidRDefault="003C39A7" w:rsidP="00261D38">
      <w:pPr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3C39A7" w:rsidRPr="00261D38" w:rsidRDefault="003C39A7" w:rsidP="00261D38">
      <w:pPr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1) прием и регистрация заявления и приложенных к нему документов;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sz w:val="24"/>
          <w:szCs w:val="24"/>
        </w:rPr>
        <w:t>2) рассмотрение заявления и приложенных к нему документов и принятие решения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;</w:t>
      </w:r>
    </w:p>
    <w:p w:rsidR="003C39A7" w:rsidRPr="00261D38" w:rsidRDefault="003C39A7" w:rsidP="00261D38">
      <w:pPr>
        <w:pStyle w:val="ConsPlusNormal"/>
        <w:rPr>
          <w:rStyle w:val="2"/>
          <w:rFonts w:ascii="Arial" w:hAnsi="Arial" w:cs="Arial"/>
          <w:b/>
          <w:bCs/>
          <w:sz w:val="24"/>
          <w:szCs w:val="24"/>
          <w:lang w:eastAsia="ru-RU"/>
        </w:rPr>
      </w:pP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3)</w:t>
      </w:r>
      <w:r w:rsidRPr="00261D38">
        <w:rPr>
          <w:rFonts w:ascii="Arial" w:hAnsi="Arial" w:cs="Arial"/>
          <w:sz w:val="24"/>
          <w:szCs w:val="24"/>
        </w:rPr>
        <w:t xml:space="preserve"> </w:t>
      </w:r>
      <w:r w:rsidRPr="00261D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261D38">
        <w:rPr>
          <w:rFonts w:ascii="Arial" w:hAnsi="Arial" w:cs="Arial"/>
          <w:bCs/>
          <w:sz w:val="24"/>
          <w:szCs w:val="24"/>
        </w:rPr>
        <w:t>уведомление заявителя о принятом решении.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Блок-схема последовательности административных процедур приведена в приложении 6 к настоящему Административному регламенту.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C39A7" w:rsidRPr="00261D38" w:rsidRDefault="003C39A7" w:rsidP="00261D38">
      <w:pPr>
        <w:autoSpaceDE w:val="0"/>
        <w:autoSpaceDN w:val="0"/>
        <w:adjustRightInd w:val="0"/>
        <w:ind w:right="282" w:firstLine="567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b/>
          <w:sz w:val="24"/>
          <w:szCs w:val="24"/>
        </w:rPr>
        <w:t>3.2.</w:t>
      </w:r>
      <w:r w:rsidRPr="00261D38">
        <w:rPr>
          <w:sz w:val="24"/>
          <w:szCs w:val="24"/>
        </w:rPr>
        <w:t xml:space="preserve"> </w:t>
      </w:r>
      <w:r w:rsidRPr="00261D38">
        <w:rPr>
          <w:b/>
          <w:sz w:val="24"/>
          <w:szCs w:val="24"/>
        </w:rPr>
        <w:t xml:space="preserve">Выдача </w:t>
      </w:r>
      <w:r w:rsidRPr="00261D38">
        <w:rPr>
          <w:b/>
          <w:color w:val="000000"/>
          <w:sz w:val="24"/>
          <w:szCs w:val="24"/>
        </w:rPr>
        <w:t xml:space="preserve">разрешения на осуществление земляных работ </w:t>
      </w:r>
      <w:r w:rsidRPr="00261D38">
        <w:rPr>
          <w:rStyle w:val="2"/>
          <w:rFonts w:ascii="Arial" w:hAnsi="Arial" w:cs="Arial"/>
          <w:b/>
          <w:sz w:val="24"/>
          <w:szCs w:val="24"/>
          <w:lang w:eastAsia="ru-RU"/>
        </w:rPr>
        <w:t>по строительству и ремонту инженерных коммуникаций, строительству подземных сооружений, а также благоустройству, установке и ремонту временных конструкций и сооружений.</w:t>
      </w:r>
    </w:p>
    <w:p w:rsidR="003C39A7" w:rsidRPr="00261D38" w:rsidRDefault="003C39A7" w:rsidP="00261D38">
      <w:pPr>
        <w:ind w:firstLine="709"/>
        <w:jc w:val="both"/>
        <w:rPr>
          <w:bCs w:val="0"/>
          <w:sz w:val="24"/>
          <w:szCs w:val="24"/>
        </w:rPr>
      </w:pP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3.2.1. </w:t>
      </w:r>
      <w:r w:rsidRPr="00261D38">
        <w:rPr>
          <w:bCs w:val="0"/>
          <w:sz w:val="24"/>
          <w:szCs w:val="24"/>
        </w:rPr>
        <w:t>Прием и регистрация заявления и приложенных к нему документов.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Основанием для начала административной процедуры является поступл</w:t>
      </w:r>
      <w:r>
        <w:rPr>
          <w:sz w:val="24"/>
          <w:szCs w:val="24"/>
        </w:rPr>
        <w:t>ение в Уполномоченный орган</w:t>
      </w:r>
      <w:r w:rsidRPr="00261D38">
        <w:rPr>
          <w:sz w:val="24"/>
          <w:szCs w:val="24"/>
        </w:rPr>
        <w:t xml:space="preserve">  заявления и приложенных к нему документов.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Заявление, поступившее непосредственно от заявителя, посредством  почтовой связи принимается и регистрируется в день поступлен</w:t>
      </w:r>
      <w:r>
        <w:rPr>
          <w:sz w:val="24"/>
          <w:szCs w:val="24"/>
        </w:rPr>
        <w:t>ия специалистом  Уполномоченного органа</w:t>
      </w:r>
      <w:r w:rsidRPr="00261D38">
        <w:rPr>
          <w:sz w:val="24"/>
          <w:szCs w:val="24"/>
        </w:rPr>
        <w:t>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Специалист Уполномоченного органа, ответственный за прием и регистрацию заявления: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сверяет копии представленных документов с оригиналами;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в день поступления заявления и прилагаемых документов осуществляет регистрацию заявления;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выдает расписку в принятии представленных документов с указанием их перечня и даты их принятия.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Результатом выполнения административной процедуры является получение заявления с приложенными к нему документами специалистом, ответственным за предоставление муниципальной услуги.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bCs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3.2.2. </w:t>
      </w:r>
      <w:r w:rsidRPr="00261D38">
        <w:rPr>
          <w:rFonts w:ascii="Arial" w:hAnsi="Arial" w:cs="Arial"/>
          <w:bCs/>
          <w:sz w:val="24"/>
          <w:szCs w:val="24"/>
        </w:rPr>
        <w:t>Рассмотрение заявления и приложенных к нему документов, и принятие решения.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Юридическим фактом, являющимся основанием для начала исполнения административной процедуры является поступление заявления и документов специалисту, ответственному за предоставление муниципальной услуги.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Специалист, ответственный за предоставление муниципальной услуги проверяет состав, рассматривает и оценивает представленные документы, указанные в пункте 2.6.1;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в случае непредставления  заявителем по своему усмотрению документов, указанных в пункте 2.7.1 настоящего Административного регламента, в течение 1 рабочего дня со дня регистрации заявления, обеспечивает направление межведомственных запросов (на бумажном носителе или в форме электронного документа) для их получения (в случае, если данный запрос не был направлен работником МФЦ).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При отсутствии оснований для отказа в предоставлении муниципальной услуги, указанных в пункте 2.9 настоящего Административного регламента, выявленных при рассмотрении документов и материалов: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- выезжает совместно с заявителем на место проведения планируемых работ, с целью определения вида нарушаемого благоустройства;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- готовит в 2 экземплярах проект разрешения на осуществление земляных работ по форме согласно приложению 3 к настоящему Административному регламенту, направляет его на подпись уполномоченному лицу Уполномоченного органа;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При наличии оснований для отказа в предоставлении муниципальной услуги готовит в 2 экземплярах проект мотивированного отказа по форме согласно приложению 4 к настоящему Административному регламенту, направляет его на подпись уполномоченному лицу Уполномоченного органа.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Уполномоченное лицо Уполномоченного органа подписывает разрешение на осуществление земляных работ или отказ в выдаче разрешения на осуществление земляных работ, и передает его специалисту, ответственному за предоставление муниципальной услуги для выдачи заявителю.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Срок выполнения административной процедуры – 11 рабочих со дня регистрации заявления.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Результатом выполнения данной административной процедуры является: подписанное: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right="282" w:firstLine="709"/>
        <w:jc w:val="both"/>
        <w:rPr>
          <w:color w:val="000000"/>
          <w:sz w:val="24"/>
          <w:szCs w:val="24"/>
        </w:rPr>
      </w:pP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разрешение на осуществление земляных работ;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right="282" w:firstLine="709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sz w:val="24"/>
          <w:szCs w:val="24"/>
        </w:rPr>
        <w:t xml:space="preserve">отказ в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выдаче разрешения на осуществление земляных работ.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right="282" w:firstLine="709"/>
        <w:jc w:val="both"/>
        <w:rPr>
          <w:color w:val="000000"/>
          <w:sz w:val="24"/>
          <w:szCs w:val="24"/>
        </w:rPr>
      </w:pP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3.2.3. </w:t>
      </w:r>
      <w:r w:rsidRPr="00261D38">
        <w:rPr>
          <w:bCs w:val="0"/>
          <w:sz w:val="24"/>
          <w:szCs w:val="24"/>
        </w:rPr>
        <w:t>Уведомление заявителя о принятом решении</w:t>
      </w:r>
      <w:r w:rsidRPr="00261D38">
        <w:rPr>
          <w:sz w:val="24"/>
          <w:szCs w:val="24"/>
        </w:rPr>
        <w:t>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Юридическим фактом, являющимся основанием для начала исполнения административной процедуры является принятое решение по заявлению.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Специалист, ответственный за предоставление муниципальной услуги, в течение 2 рабочих дней со дня принятия решения  уведомляет заявителя о принятом решении.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Результатом выполнения административной процедуры является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уведомление заявителя о принятом решении.</w:t>
      </w:r>
    </w:p>
    <w:p w:rsidR="003C39A7" w:rsidRPr="00261D38" w:rsidRDefault="003C39A7" w:rsidP="00261D38">
      <w:pPr>
        <w:pStyle w:val="ConsPlusNormal"/>
        <w:widowControl/>
        <w:ind w:right="282"/>
        <w:jc w:val="both"/>
        <w:rPr>
          <w:rFonts w:ascii="Arial" w:hAnsi="Arial" w:cs="Arial"/>
          <w:sz w:val="24"/>
          <w:szCs w:val="24"/>
        </w:rPr>
      </w:pPr>
    </w:p>
    <w:p w:rsidR="003C39A7" w:rsidRPr="00261D38" w:rsidRDefault="003C39A7" w:rsidP="00261D38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261D38">
        <w:rPr>
          <w:b/>
          <w:sz w:val="24"/>
          <w:szCs w:val="24"/>
        </w:rPr>
        <w:t>3.3. Выдача разрешения на осуществление земляных работ при устранении аварий на подземных инженерных коммуникациях.</w:t>
      </w:r>
    </w:p>
    <w:p w:rsidR="003C39A7" w:rsidRPr="00261D38" w:rsidRDefault="003C39A7" w:rsidP="00261D38">
      <w:pPr>
        <w:ind w:firstLine="709"/>
        <w:rPr>
          <w:b/>
          <w:bCs w:val="0"/>
          <w:sz w:val="24"/>
          <w:szCs w:val="24"/>
        </w:rPr>
      </w:pP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3.3.1.</w:t>
      </w:r>
      <w:r w:rsidRPr="00261D38">
        <w:rPr>
          <w:bCs w:val="0"/>
          <w:sz w:val="24"/>
          <w:szCs w:val="24"/>
        </w:rPr>
        <w:t xml:space="preserve"> Прием и регистрация заявления и приложенных к нему документов.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Основанием для начала административной процедуры является поступл</w:t>
      </w:r>
      <w:r>
        <w:rPr>
          <w:sz w:val="24"/>
          <w:szCs w:val="24"/>
        </w:rPr>
        <w:t>ение в Уполномоченный орган</w:t>
      </w:r>
      <w:r w:rsidRPr="00261D38">
        <w:rPr>
          <w:sz w:val="24"/>
          <w:szCs w:val="24"/>
        </w:rPr>
        <w:t xml:space="preserve"> заявления и приложенных к нему документов.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Заявление, поступившее непосредственно от заявителя, посредством почтовой связи, принимается и регистрируется в день поступлен</w:t>
      </w:r>
      <w:r>
        <w:rPr>
          <w:sz w:val="24"/>
          <w:szCs w:val="24"/>
        </w:rPr>
        <w:t xml:space="preserve">ия специалистом </w:t>
      </w:r>
      <w:r w:rsidRPr="00261D38">
        <w:rPr>
          <w:sz w:val="24"/>
          <w:szCs w:val="24"/>
        </w:rPr>
        <w:t xml:space="preserve"> Уполномоченного органа.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Специалист Уполномоченного органа, ответственный за прием и регистрацию заявления: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сверяет копии представленных документов с оригиналами;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в день поступления заявления и прилагаемых документов осуществляет регистрацию заявления;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выдает расписку в принятии представленных документов с указанием их перечня и даты их принятия.</w:t>
      </w:r>
    </w:p>
    <w:p w:rsidR="003C39A7" w:rsidRPr="00261D38" w:rsidRDefault="003C39A7" w:rsidP="00B82916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Результатом выполнения административной процедуры является получение заявления с приложенными к нему документами специалистом, ответственным за предо</w:t>
      </w:r>
      <w:r>
        <w:rPr>
          <w:sz w:val="24"/>
          <w:szCs w:val="24"/>
        </w:rPr>
        <w:t>ставление муниципальной услуги.</w:t>
      </w:r>
    </w:p>
    <w:p w:rsidR="003C39A7" w:rsidRPr="00261D38" w:rsidRDefault="003C39A7" w:rsidP="00261D38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/>
          <w:bCs/>
        </w:rPr>
      </w:pPr>
      <w:r w:rsidRPr="00261D38">
        <w:rPr>
          <w:rFonts w:ascii="Arial" w:hAnsi="Arial" w:cs="Arial"/>
        </w:rPr>
        <w:t xml:space="preserve">3.3.2. </w:t>
      </w:r>
      <w:r w:rsidRPr="00261D38">
        <w:rPr>
          <w:rFonts w:ascii="Arial" w:hAnsi="Arial" w:cs="Arial"/>
          <w:bCs/>
        </w:rPr>
        <w:t>Рассмотрение заявления и приложенных к нему документов, и принятие решения.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Юридическим фактом, являющимся основанием для начала исполнения административной процедуры является поступление заявления и документов специалисту, ответственному за предоставление муниципальной услуги.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Специалист, ответственный за предоставление муниципальной услуги, в течение 1 рабочего дня со дня регистрации заявления проверяет состав документов, указанных в пункте 2.6.2, представленных заявителем, готовит в 2 экземплярах проект разрешения на право осуществление земляных работ либо проект решения об отказе в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предоставлении </w:t>
      </w:r>
      <w:r w:rsidRPr="00261D38">
        <w:rPr>
          <w:rFonts w:ascii="Arial" w:hAnsi="Arial" w:cs="Arial"/>
          <w:sz w:val="24"/>
          <w:szCs w:val="24"/>
        </w:rPr>
        <w:t>разрешения при устранении аварий на подземных инженерных коммуникациях;  направляет соответствующий проект на подпись уполномоченному лицу Уполномоченного органа.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Уполномоченное лицо Уполномоченного органа в тот же день подписывает соответствующий проект и передает его специалисту, ответственному за предоставление муниципальной услуги, для выдачи заявителю.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Срок выполнения административной процедуры – 1 рабочий день со дня регистрации заявления.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rFonts w:ascii="Arial" w:hAnsi="Arial" w:cs="Arial"/>
          <w:sz w:val="24"/>
          <w:szCs w:val="24"/>
        </w:rPr>
        <w:t xml:space="preserve">Результатом выполнения данной административной процедуры является подписанное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разрешение на осуществление земляных работ при устранении аварий либо решение </w:t>
      </w:r>
      <w:r w:rsidRPr="00261D38">
        <w:rPr>
          <w:rFonts w:ascii="Arial" w:hAnsi="Arial" w:cs="Arial"/>
          <w:sz w:val="24"/>
          <w:szCs w:val="24"/>
        </w:rPr>
        <w:t xml:space="preserve">об отказе в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предоставлении </w:t>
      </w:r>
      <w:r w:rsidRPr="00261D38">
        <w:rPr>
          <w:rFonts w:ascii="Arial" w:hAnsi="Arial" w:cs="Arial"/>
          <w:sz w:val="24"/>
          <w:szCs w:val="24"/>
        </w:rPr>
        <w:t>разрешения при устранении аварий на подземных инженерных коммуникациях.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3.3.3</w:t>
      </w:r>
      <w:r w:rsidRPr="00261D38">
        <w:rPr>
          <w:b/>
          <w:sz w:val="24"/>
          <w:szCs w:val="24"/>
        </w:rPr>
        <w:t xml:space="preserve">. </w:t>
      </w:r>
      <w:r w:rsidRPr="00261D38">
        <w:rPr>
          <w:bCs w:val="0"/>
          <w:sz w:val="24"/>
          <w:szCs w:val="24"/>
        </w:rPr>
        <w:t>Уведомление заявителя о принятом решении</w:t>
      </w:r>
      <w:r w:rsidRPr="00261D38">
        <w:rPr>
          <w:sz w:val="24"/>
          <w:szCs w:val="24"/>
        </w:rPr>
        <w:t>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right="282" w:firstLine="709"/>
        <w:jc w:val="both"/>
        <w:rPr>
          <w:color w:val="000000"/>
          <w:sz w:val="24"/>
          <w:szCs w:val="24"/>
        </w:rPr>
      </w:pPr>
      <w:r w:rsidRPr="00261D38">
        <w:rPr>
          <w:sz w:val="24"/>
          <w:szCs w:val="24"/>
        </w:rPr>
        <w:t>Юридическим фактом, являющимся основанием для начала исполнения административной процедуры является принятое решение по заявлению.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Специалист, ответственный за предоставление муниципальной услуги, в   день его принятия  уведомляет заявителя о принятом решении.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sz w:val="24"/>
          <w:szCs w:val="24"/>
        </w:rPr>
        <w:t xml:space="preserve">Результатом выполнения административной процедуры является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уведомление заявителя о принятом решении.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</w:p>
    <w:p w:rsidR="003C39A7" w:rsidRPr="00261D38" w:rsidRDefault="003C39A7" w:rsidP="00261D38">
      <w:pPr>
        <w:autoSpaceDE w:val="0"/>
        <w:autoSpaceDN w:val="0"/>
        <w:adjustRightInd w:val="0"/>
        <w:ind w:right="282" w:firstLine="720"/>
        <w:jc w:val="both"/>
        <w:rPr>
          <w:b/>
          <w:sz w:val="24"/>
          <w:szCs w:val="24"/>
        </w:rPr>
      </w:pPr>
      <w:r w:rsidRPr="00261D38">
        <w:rPr>
          <w:rStyle w:val="2"/>
          <w:rFonts w:ascii="Arial" w:hAnsi="Arial" w:cs="Arial"/>
          <w:b/>
          <w:sz w:val="24"/>
          <w:szCs w:val="24"/>
          <w:lang w:eastAsia="ru-RU"/>
        </w:rPr>
        <w:t xml:space="preserve">3.4. </w:t>
      </w:r>
      <w:r w:rsidRPr="00261D38">
        <w:rPr>
          <w:b/>
          <w:sz w:val="24"/>
          <w:szCs w:val="24"/>
        </w:rPr>
        <w:t>Выдача разрешения на продление сроков осуществления земляных работ.</w:t>
      </w:r>
    </w:p>
    <w:p w:rsidR="003C39A7" w:rsidRPr="00261D38" w:rsidRDefault="003C39A7" w:rsidP="00261D38">
      <w:pPr>
        <w:ind w:firstLine="709"/>
        <w:jc w:val="both"/>
        <w:rPr>
          <w:bCs w:val="0"/>
          <w:sz w:val="24"/>
          <w:szCs w:val="24"/>
        </w:rPr>
      </w:pP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3.4.1. </w:t>
      </w:r>
      <w:r w:rsidRPr="00261D38">
        <w:rPr>
          <w:bCs w:val="0"/>
          <w:sz w:val="24"/>
          <w:szCs w:val="24"/>
        </w:rPr>
        <w:t>Прием и регистрация заявления и приложенных к нему документов.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Основанием для начала административной процедуры является поступл</w:t>
      </w:r>
      <w:r>
        <w:rPr>
          <w:sz w:val="24"/>
          <w:szCs w:val="24"/>
        </w:rPr>
        <w:t>ение в Уполномоченный орган</w:t>
      </w:r>
      <w:r w:rsidRPr="00261D38">
        <w:rPr>
          <w:sz w:val="24"/>
          <w:szCs w:val="24"/>
        </w:rPr>
        <w:t xml:space="preserve">  заявления и приложенных к нему документов.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Заявление, поступившее непосредственно от заявителя, посредством почтовой связи, принимается и регистрируется в день поступления с</w:t>
      </w:r>
      <w:r>
        <w:rPr>
          <w:sz w:val="24"/>
          <w:szCs w:val="24"/>
        </w:rPr>
        <w:t xml:space="preserve">пециалистом </w:t>
      </w:r>
      <w:r w:rsidRPr="00261D38">
        <w:rPr>
          <w:sz w:val="24"/>
          <w:szCs w:val="24"/>
        </w:rPr>
        <w:t>Уполномоченного органа.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Специалист Уполномоченного органа, ответственный за прием и регистрацию: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сверяет копии представленных документов с оригиналами;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в день поступления заявления и прилагаемых документов осуществляет регистрацию заявления;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выдает расписку в принятии представленных документов с указанием их перечня и даты их принятия.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Заявление и приложенные документы передаются специалисту, ответственному за предоставление муниципальной услуги, в день их приема и регистрации.</w:t>
      </w:r>
    </w:p>
    <w:p w:rsidR="003C39A7" w:rsidRPr="00261D38" w:rsidRDefault="003C39A7" w:rsidP="00B82916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Результатом выполнения административной процедуры является получение заявления с приложенными к нему документами специалистом, ответственным за предоставление муниципальной услуги.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bCs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3.4.2. </w:t>
      </w:r>
      <w:r w:rsidRPr="00261D38">
        <w:rPr>
          <w:rFonts w:ascii="Arial" w:hAnsi="Arial" w:cs="Arial"/>
          <w:bCs/>
          <w:sz w:val="24"/>
          <w:szCs w:val="24"/>
        </w:rPr>
        <w:t>Рассмотрение заявления и приложенных к нему документов, и принятие решения.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Юридическим фактом, являющимся основанием для начала исполнения административной процедуры является поступление заявления и документов специалисту, ответственному за предоставление муниципальной услуги.</w:t>
      </w:r>
    </w:p>
    <w:p w:rsidR="003C39A7" w:rsidRPr="00261D38" w:rsidRDefault="003C39A7" w:rsidP="00B82916">
      <w:pPr>
        <w:pStyle w:val="ConsPlusNormal"/>
        <w:tabs>
          <w:tab w:val="left" w:pos="2127"/>
        </w:tabs>
        <w:spacing w:line="276" w:lineRule="auto"/>
        <w:ind w:right="282" w:firstLine="709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 xml:space="preserve">Специалист, ответственный за предоставление муниципальной услуги, в течение 1 рабочего дня проверяет состав, рассматривает и оценивает заявление и представленные документы, указанные в пункте 2.6.3, готовит проект разрешения о продлении сроков осуществления земляных работ по форме согласно приложению 5 к настоящему Административному регламенту или отказа в продлении сроков осуществления земляных работ по форме согласно приложению 4 к настоящему Административному регламенту и передает его уполномоченному лицу Уполномоченного органа. 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4" w:firstLine="567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Уполномоченное лицо Уполномоченного органа подписывает разрешение на продление сроков осуществления земляных работ (отказ в продлении срока) и передает его специалисту, ответственному за предоставление муниципальной услуги для выдачи заявителю.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right="284" w:firstLine="567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Срок выполнения административной процедуры – 2 рабочих дня со дня регистрации заявления.</w:t>
      </w:r>
    </w:p>
    <w:p w:rsidR="003C39A7" w:rsidRPr="00261D38" w:rsidRDefault="003C39A7" w:rsidP="00261D38">
      <w:pPr>
        <w:pStyle w:val="ConsPlusNormal"/>
        <w:tabs>
          <w:tab w:val="left" w:pos="2127"/>
        </w:tabs>
        <w:ind w:left="567"/>
        <w:jc w:val="both"/>
        <w:rPr>
          <w:rStyle w:val="2"/>
          <w:rFonts w:ascii="Arial" w:hAnsi="Arial" w:cs="Arial"/>
          <w:sz w:val="24"/>
          <w:szCs w:val="24"/>
          <w:lang w:eastAsia="ru-RU"/>
        </w:rPr>
      </w:pPr>
      <w:r w:rsidRPr="00261D38">
        <w:rPr>
          <w:rFonts w:ascii="Arial" w:hAnsi="Arial" w:cs="Arial"/>
          <w:sz w:val="24"/>
          <w:szCs w:val="24"/>
        </w:rPr>
        <w:t>Результатом выполнения данной административной процедуры является: подписанное разрешение на продление сроков осуществления земляных работ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;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61D38">
        <w:rPr>
          <w:rStyle w:val="2"/>
          <w:rFonts w:ascii="Arial" w:hAnsi="Arial" w:cs="Arial"/>
          <w:sz w:val="24"/>
          <w:szCs w:val="24"/>
          <w:lang w:eastAsia="ru-RU"/>
        </w:rPr>
        <w:t xml:space="preserve">отказ в </w:t>
      </w:r>
      <w:r w:rsidRPr="00261D38">
        <w:rPr>
          <w:sz w:val="24"/>
          <w:szCs w:val="24"/>
        </w:rPr>
        <w:t>продлении сроков осуществления земляных работ.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right="282" w:firstLine="709"/>
        <w:jc w:val="both"/>
        <w:rPr>
          <w:color w:val="000000"/>
          <w:sz w:val="24"/>
          <w:szCs w:val="24"/>
        </w:rPr>
      </w:pP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3.4.3. </w:t>
      </w:r>
      <w:r w:rsidRPr="00261D38">
        <w:rPr>
          <w:bCs w:val="0"/>
          <w:sz w:val="24"/>
          <w:szCs w:val="24"/>
        </w:rPr>
        <w:t>Уведомление заявителя о принятом решении</w:t>
      </w:r>
      <w:r w:rsidRPr="00261D38">
        <w:rPr>
          <w:sz w:val="24"/>
          <w:szCs w:val="24"/>
        </w:rPr>
        <w:t>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Юридическим фактом, являющимся основанием для начала исполнения административной процедуры является принятое решение по заявлению.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Специалист, ответственный за предоставление муниципальной услуги, в день его принятия уведомляет заявителя о принятом решении.</w:t>
      </w:r>
    </w:p>
    <w:p w:rsidR="003C39A7" w:rsidRPr="00261D38" w:rsidRDefault="003C39A7" w:rsidP="00261D38">
      <w:pPr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Результатом выполнения административной процедуры является </w:t>
      </w:r>
      <w:r w:rsidRPr="00261D38">
        <w:rPr>
          <w:rStyle w:val="2"/>
          <w:rFonts w:ascii="Arial" w:hAnsi="Arial" w:cs="Arial"/>
          <w:sz w:val="24"/>
          <w:szCs w:val="24"/>
          <w:lang w:eastAsia="ru-RU"/>
        </w:rPr>
        <w:t>уведомление заявителя о принятом решении.</w:t>
      </w:r>
    </w:p>
    <w:p w:rsidR="003C39A7" w:rsidRPr="00261D38" w:rsidRDefault="003C39A7" w:rsidP="00261D38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3C39A7" w:rsidRPr="00261D38" w:rsidRDefault="003C39A7" w:rsidP="00261D38">
      <w:pPr>
        <w:pStyle w:val="Heading4"/>
        <w:spacing w:before="0"/>
        <w:ind w:firstLine="539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b/>
          <w:bCs/>
          <w:sz w:val="24"/>
          <w:szCs w:val="24"/>
          <w:lang w:val="en-US"/>
        </w:rPr>
        <w:t>IV</w:t>
      </w:r>
      <w:r w:rsidRPr="00261D38">
        <w:rPr>
          <w:rFonts w:ascii="Arial" w:hAnsi="Arial" w:cs="Arial"/>
          <w:b/>
          <w:bCs/>
          <w:sz w:val="24"/>
          <w:szCs w:val="24"/>
        </w:rPr>
        <w:t>. Формы контроля за исполнением Административного регламента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4.1. Контроль за соблюдением и исполнением должностными лицами Уполномоченного органа положений Административного регламента и иных нормативных правовых актов, устанавливающих требования к предоставлению муниципальной услуги должностными лицами Уполномоченного органа, а также за принятием ими решений включает в себя общий, текущий контроль.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4.2. Текущий контроль</w:t>
      </w:r>
      <w:r>
        <w:rPr>
          <w:sz w:val="24"/>
          <w:szCs w:val="24"/>
        </w:rPr>
        <w:t xml:space="preserve"> осуществляют должностные лица Уполномоченного органа- администрации Пичужинского сельского поселения.</w:t>
      </w:r>
    </w:p>
    <w:p w:rsidR="003C39A7" w:rsidRPr="00261D38" w:rsidRDefault="003C39A7" w:rsidP="00261D38">
      <w:pPr>
        <w:tabs>
          <w:tab w:val="left" w:pos="684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 xml:space="preserve">4.3. Общий контроль над полнотой и качеством </w:t>
      </w:r>
      <w:r w:rsidRPr="00261D38">
        <w:rPr>
          <w:spacing w:val="-4"/>
          <w:sz w:val="24"/>
          <w:szCs w:val="24"/>
        </w:rPr>
        <w:t>предоставления муниципальной услуги</w:t>
      </w:r>
      <w:r w:rsidRPr="00261D38">
        <w:rPr>
          <w:sz w:val="24"/>
          <w:szCs w:val="24"/>
        </w:rPr>
        <w:t xml:space="preserve"> осуществляет руководитель (заместитель руководителя) Уполномоченного органа</w:t>
      </w:r>
      <w:r>
        <w:rPr>
          <w:sz w:val="24"/>
          <w:szCs w:val="24"/>
        </w:rPr>
        <w:t>.</w:t>
      </w:r>
    </w:p>
    <w:p w:rsidR="003C39A7" w:rsidRPr="00261D38" w:rsidRDefault="003C39A7" w:rsidP="00261D38">
      <w:pPr>
        <w:tabs>
          <w:tab w:val="left" w:pos="0"/>
        </w:tabs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261D38">
        <w:rPr>
          <w:sz w:val="24"/>
          <w:szCs w:val="24"/>
        </w:rPr>
        <w:t>4.4. Осуществление текущего контроля.</w:t>
      </w:r>
    </w:p>
    <w:p w:rsidR="003C39A7" w:rsidRPr="00261D38" w:rsidRDefault="003C39A7" w:rsidP="00261D38">
      <w:pPr>
        <w:tabs>
          <w:tab w:val="left" w:pos="0"/>
        </w:tabs>
        <w:autoSpaceDE w:val="0"/>
        <w:autoSpaceDN w:val="0"/>
        <w:adjustRightInd w:val="0"/>
        <w:ind w:firstLine="720"/>
        <w:jc w:val="both"/>
        <w:outlineLvl w:val="2"/>
        <w:rPr>
          <w:snapToGrid w:val="0"/>
          <w:sz w:val="24"/>
          <w:szCs w:val="24"/>
        </w:rPr>
      </w:pPr>
      <w:r w:rsidRPr="00261D38">
        <w:rPr>
          <w:sz w:val="24"/>
          <w:szCs w:val="24"/>
        </w:rPr>
        <w:t>Текущий контроль осуществляется путем проведения плановых и внеплановых проверок полноты и качества исполнения положений настоящего Административного регламента, иных нормативных правовых актов Ро</w:t>
      </w:r>
      <w:r>
        <w:rPr>
          <w:sz w:val="24"/>
          <w:szCs w:val="24"/>
        </w:rPr>
        <w:t xml:space="preserve">ссийской Федерации и Волгоградской </w:t>
      </w:r>
      <w:r w:rsidRPr="00261D38">
        <w:rPr>
          <w:sz w:val="24"/>
          <w:szCs w:val="24"/>
        </w:rPr>
        <w:t xml:space="preserve"> области, устанавливающих требования к предоставлению муниципальной услуги.</w:t>
      </w:r>
    </w:p>
    <w:p w:rsidR="003C39A7" w:rsidRPr="00261D38" w:rsidRDefault="003C39A7" w:rsidP="00261D38">
      <w:pPr>
        <w:pStyle w:val="BodyTextIndent2"/>
        <w:ind w:firstLine="720"/>
        <w:rPr>
          <w:rFonts w:ascii="Arial" w:hAnsi="Arial" w:cs="Arial"/>
          <w:snapToGrid w:val="0"/>
        </w:rPr>
      </w:pPr>
      <w:r w:rsidRPr="00261D38">
        <w:rPr>
          <w:rFonts w:ascii="Arial" w:hAnsi="Arial" w:cs="Arial"/>
        </w:rPr>
        <w:t>Периодичность проверок – плановые 1 раз в год, внеплановые – по конкретному обращению заявителя.</w:t>
      </w:r>
    </w:p>
    <w:p w:rsidR="003C39A7" w:rsidRPr="00261D38" w:rsidRDefault="003C39A7" w:rsidP="00261D38">
      <w:pPr>
        <w:pStyle w:val="BodyTextIndent2"/>
        <w:tabs>
          <w:tab w:val="left" w:pos="0"/>
        </w:tabs>
        <w:ind w:firstLine="720"/>
        <w:rPr>
          <w:rFonts w:ascii="Arial" w:hAnsi="Arial" w:cs="Arial"/>
          <w:snapToGrid w:val="0"/>
        </w:rPr>
      </w:pPr>
      <w:r w:rsidRPr="00261D38">
        <w:rPr>
          <w:rFonts w:ascii="Arial" w:hAnsi="Arial" w:cs="Arial"/>
        </w:rPr>
        <w:t xml:space="preserve">При проведении проверки рассматриваются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правовым актом руководителя </w:t>
      </w:r>
      <w:r>
        <w:rPr>
          <w:rFonts w:ascii="Arial" w:hAnsi="Arial" w:cs="Arial"/>
        </w:rPr>
        <w:t>Уполномоченного органа</w:t>
      </w:r>
      <w:r w:rsidRPr="00261D38">
        <w:rPr>
          <w:rFonts w:ascii="Arial" w:hAnsi="Arial" w:cs="Arial"/>
          <w:i/>
        </w:rPr>
        <w:t xml:space="preserve"> </w:t>
      </w:r>
      <w:r w:rsidRPr="00261D38">
        <w:rPr>
          <w:rFonts w:ascii="Arial" w:hAnsi="Arial" w:cs="Arial"/>
        </w:rPr>
        <w:t>о проведении проверки с учетом периодичности комплексных и тематических проверок не менее 1 раза в год.</w:t>
      </w:r>
    </w:p>
    <w:p w:rsidR="003C39A7" w:rsidRPr="00261D38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По результатам текущего контроля составляется справка о результатах текущего контроля и выявленных нарушениях, которая представляется руководителю Уполномоченного органа в течение 10 рабочих дней после завершения проверки.</w:t>
      </w:r>
    </w:p>
    <w:p w:rsidR="003C39A7" w:rsidRPr="00261D38" w:rsidRDefault="003C39A7" w:rsidP="00261D38">
      <w:pPr>
        <w:pStyle w:val="BodyTextIndent2"/>
        <w:ind w:firstLine="720"/>
        <w:rPr>
          <w:rFonts w:ascii="Arial" w:hAnsi="Arial" w:cs="Arial"/>
          <w:snapToGrid w:val="0"/>
        </w:rPr>
      </w:pPr>
      <w:r w:rsidRPr="00261D38">
        <w:rPr>
          <w:rFonts w:ascii="Arial" w:hAnsi="Arial" w:cs="Arial"/>
        </w:rPr>
        <w:t>4.5.Должностные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3C39A7" w:rsidRPr="00261D38" w:rsidRDefault="003C39A7" w:rsidP="00261D38">
      <w:pPr>
        <w:pStyle w:val="BodyTextIndent2"/>
        <w:tabs>
          <w:tab w:val="left" w:pos="900"/>
          <w:tab w:val="left" w:pos="1080"/>
        </w:tabs>
        <w:ind w:firstLine="720"/>
        <w:rPr>
          <w:rFonts w:ascii="Arial" w:hAnsi="Arial" w:cs="Arial"/>
        </w:rPr>
      </w:pPr>
      <w:r w:rsidRPr="00261D38">
        <w:rPr>
          <w:rFonts w:ascii="Arial" w:hAnsi="Arial" w:cs="Arial"/>
        </w:rPr>
        <w:t>4.6.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3C39A7" w:rsidRPr="00261D38" w:rsidRDefault="003C39A7" w:rsidP="00261D38">
      <w:pPr>
        <w:pStyle w:val="BodyTextIndent2"/>
        <w:tabs>
          <w:tab w:val="left" w:pos="900"/>
          <w:tab w:val="left" w:pos="1080"/>
        </w:tabs>
        <w:ind w:firstLine="720"/>
        <w:rPr>
          <w:rFonts w:ascii="Arial" w:hAnsi="Arial" w:cs="Arial"/>
        </w:rPr>
      </w:pPr>
      <w:r w:rsidRPr="00261D38">
        <w:rPr>
          <w:rFonts w:ascii="Arial" w:hAnsi="Arial" w:cs="Arial"/>
        </w:rPr>
        <w:t xml:space="preserve">4.7. Ответственность за неисполнение, ненадлежащее исполнение возложенных обязанностей по </w:t>
      </w:r>
      <w:r w:rsidRPr="00261D38">
        <w:rPr>
          <w:rFonts w:ascii="Arial" w:hAnsi="Arial" w:cs="Arial"/>
          <w:spacing w:val="-4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261D38">
        <w:rPr>
          <w:rFonts w:ascii="Arial" w:hAnsi="Arial" w:cs="Arial"/>
        </w:rPr>
        <w:t>Российской Федерации</w:t>
      </w:r>
      <w:r w:rsidRPr="00261D38">
        <w:rPr>
          <w:rFonts w:ascii="Arial" w:hAnsi="Arial" w:cs="Arial"/>
          <w:spacing w:val="-4"/>
        </w:rPr>
        <w:t xml:space="preserve">, Кодексом Российской Федерации об административных правонарушениях, </w:t>
      </w:r>
      <w:r w:rsidRPr="00261D38">
        <w:rPr>
          <w:rFonts w:ascii="Arial" w:hAnsi="Arial" w:cs="Arial"/>
        </w:rPr>
        <w:t>возлагается на лиц, замещающих должности в Уполномоченном органе, ответственных за предоставление муниципальной услуги.</w:t>
      </w:r>
    </w:p>
    <w:p w:rsidR="003C39A7" w:rsidRPr="00261D38" w:rsidRDefault="003C39A7" w:rsidP="00261D38">
      <w:pPr>
        <w:jc w:val="center"/>
        <w:rPr>
          <w:b/>
          <w:bCs w:val="0"/>
          <w:sz w:val="24"/>
          <w:szCs w:val="24"/>
        </w:rPr>
      </w:pPr>
    </w:p>
    <w:p w:rsidR="003C39A7" w:rsidRPr="00261D38" w:rsidRDefault="003C39A7" w:rsidP="00261D38">
      <w:pPr>
        <w:jc w:val="center"/>
        <w:rPr>
          <w:b/>
          <w:bCs w:val="0"/>
          <w:sz w:val="24"/>
          <w:szCs w:val="24"/>
        </w:rPr>
      </w:pPr>
      <w:r w:rsidRPr="00261D38">
        <w:rPr>
          <w:b/>
          <w:bCs w:val="0"/>
          <w:sz w:val="24"/>
          <w:szCs w:val="24"/>
          <w:lang w:val="en-US"/>
        </w:rPr>
        <w:t>V</w:t>
      </w:r>
      <w:r w:rsidRPr="00261D38">
        <w:rPr>
          <w:b/>
          <w:bCs w:val="0"/>
          <w:sz w:val="24"/>
          <w:szCs w:val="24"/>
        </w:rPr>
        <w:t xml:space="preserve">. Досудебный (внесудебный) порядок обжалования решений </w:t>
      </w:r>
    </w:p>
    <w:p w:rsidR="003C39A7" w:rsidRPr="00261D38" w:rsidRDefault="003C39A7" w:rsidP="00261D38">
      <w:pPr>
        <w:jc w:val="center"/>
        <w:rPr>
          <w:b/>
          <w:bCs w:val="0"/>
          <w:sz w:val="24"/>
          <w:szCs w:val="24"/>
        </w:rPr>
      </w:pPr>
      <w:r w:rsidRPr="00261D38">
        <w:rPr>
          <w:b/>
          <w:bCs w:val="0"/>
          <w:sz w:val="24"/>
          <w:szCs w:val="24"/>
        </w:rPr>
        <w:t>и действий (бездействия) органа, предоставляющего муниципальную услугу, его должностных лиц либо муниципальных служащих</w:t>
      </w:r>
    </w:p>
    <w:p w:rsidR="003C39A7" w:rsidRPr="00261D38" w:rsidRDefault="003C39A7" w:rsidP="00261D38">
      <w:pPr>
        <w:jc w:val="center"/>
        <w:rPr>
          <w:sz w:val="24"/>
          <w:szCs w:val="24"/>
        </w:rPr>
      </w:pP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</w:p>
    <w:p w:rsidR="003C39A7" w:rsidRPr="00261D38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</w:p>
    <w:p w:rsidR="003C39A7" w:rsidRPr="00261D38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Заявитель может обратиться с жалобой, в том числе в следующих случаях:</w:t>
      </w:r>
    </w:p>
    <w:p w:rsidR="003C39A7" w:rsidRPr="00261D38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r w:rsidRPr="00261D38">
        <w:rPr>
          <w:rFonts w:ascii="Arial" w:hAnsi="Arial" w:cs="Arial"/>
          <w:sz w:val="24"/>
          <w:szCs w:val="24"/>
        </w:rPr>
        <w:t>нарушение срока регистрации запроса заявителя о предоставлении муниципальной услуги;</w:t>
      </w:r>
    </w:p>
    <w:p w:rsidR="003C39A7" w:rsidRPr="00261D38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Pr="00261D38">
        <w:rPr>
          <w:rFonts w:ascii="Arial" w:hAnsi="Arial" w:cs="Arial"/>
          <w:sz w:val="24"/>
          <w:szCs w:val="24"/>
        </w:rPr>
        <w:t>нарушение срока предоставления муниципальной услуги;</w:t>
      </w:r>
    </w:p>
    <w:p w:rsidR="003C39A7" w:rsidRPr="00261D38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61D38">
        <w:rPr>
          <w:rFonts w:ascii="Arial" w:hAnsi="Arial" w:cs="Arial"/>
          <w:sz w:val="24"/>
          <w:szCs w:val="24"/>
        </w:rPr>
        <w:t>требование у заявителя документов, не предусмотренных нормативными правовыми актами Российской Федерации, нормативн</w:t>
      </w:r>
      <w:r>
        <w:rPr>
          <w:rFonts w:ascii="Arial" w:hAnsi="Arial" w:cs="Arial"/>
          <w:sz w:val="24"/>
          <w:szCs w:val="24"/>
        </w:rPr>
        <w:t xml:space="preserve">ыми правовыми актами Волгоградской </w:t>
      </w:r>
      <w:r w:rsidRPr="00261D38">
        <w:rPr>
          <w:rFonts w:ascii="Arial" w:hAnsi="Arial" w:cs="Arial"/>
          <w:sz w:val="24"/>
          <w:szCs w:val="24"/>
        </w:rPr>
        <w:t xml:space="preserve"> области, муниципальными правовыми актами муниципального образования для предоставления муниципальной услуги;</w:t>
      </w:r>
    </w:p>
    <w:p w:rsidR="003C39A7" w:rsidRPr="00261D38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  <w:r w:rsidRPr="00261D38">
        <w:rPr>
          <w:rFonts w:ascii="Arial" w:hAnsi="Arial" w:cs="Arial"/>
          <w:sz w:val="24"/>
          <w:szCs w:val="24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</w:t>
      </w:r>
      <w:r>
        <w:rPr>
          <w:rFonts w:ascii="Arial" w:hAnsi="Arial" w:cs="Arial"/>
          <w:sz w:val="24"/>
          <w:szCs w:val="24"/>
        </w:rPr>
        <w:t>ыми правовыми актами Волгоградской</w:t>
      </w:r>
      <w:r w:rsidRPr="00261D38">
        <w:rPr>
          <w:rFonts w:ascii="Arial" w:hAnsi="Arial" w:cs="Arial"/>
          <w:sz w:val="24"/>
          <w:szCs w:val="24"/>
        </w:rPr>
        <w:t xml:space="preserve"> области, муниципальными правовыми актами муниципального образования для предоставления муниципальной услуги;</w:t>
      </w:r>
    </w:p>
    <w:p w:rsidR="003C39A7" w:rsidRPr="00261D38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  <w:r w:rsidRPr="00261D38">
        <w:rPr>
          <w:rFonts w:ascii="Arial" w:hAnsi="Arial" w:cs="Arial"/>
          <w:sz w:val="24"/>
          <w:szCs w:val="24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</w:t>
      </w:r>
      <w:r>
        <w:rPr>
          <w:rFonts w:ascii="Arial" w:hAnsi="Arial" w:cs="Arial"/>
          <w:sz w:val="24"/>
          <w:szCs w:val="24"/>
        </w:rPr>
        <w:t>ыми правовыми актами Волгоградской</w:t>
      </w:r>
      <w:r w:rsidRPr="00261D38">
        <w:rPr>
          <w:rFonts w:ascii="Arial" w:hAnsi="Arial" w:cs="Arial"/>
          <w:sz w:val="24"/>
          <w:szCs w:val="24"/>
        </w:rPr>
        <w:t xml:space="preserve"> области, муниципальными правовыми актами муниципального образования;</w:t>
      </w:r>
    </w:p>
    <w:p w:rsidR="003C39A7" w:rsidRPr="00261D38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Pr="00261D38">
        <w:rPr>
          <w:rFonts w:ascii="Arial" w:hAnsi="Arial" w:cs="Arial"/>
          <w:sz w:val="24"/>
          <w:szCs w:val="24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</w:t>
      </w:r>
      <w:r>
        <w:rPr>
          <w:rFonts w:ascii="Arial" w:hAnsi="Arial" w:cs="Arial"/>
          <w:sz w:val="24"/>
          <w:szCs w:val="24"/>
        </w:rPr>
        <w:t>ыми правовыми актами Волгоградской</w:t>
      </w:r>
      <w:r w:rsidRPr="00261D38">
        <w:rPr>
          <w:rFonts w:ascii="Arial" w:hAnsi="Arial" w:cs="Arial"/>
          <w:sz w:val="24"/>
          <w:szCs w:val="24"/>
        </w:rPr>
        <w:t xml:space="preserve"> области, муниципальными правовыми актами муниципального образования;</w:t>
      </w:r>
    </w:p>
    <w:p w:rsidR="003C39A7" w:rsidRPr="00261D38" w:rsidRDefault="003C39A7" w:rsidP="00261D38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Pr="00261D38">
        <w:rPr>
          <w:rFonts w:ascii="Arial" w:hAnsi="Arial" w:cs="Arial"/>
          <w:sz w:val="24"/>
          <w:szCs w:val="24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 xml:space="preserve">жалоба подается в письменной форме на бумажном носителе, в электронной форме; 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жалоба может быть направлена по почте, с использованием информационно-телекоммуникационной сети «Интернет»  (сайт в сети Интернет Уполномоченного органа, Единый портал государственных и муниципальных услуг (функций), Портал государственных и муниципальны</w:t>
      </w:r>
      <w:r>
        <w:rPr>
          <w:sz w:val="24"/>
          <w:szCs w:val="24"/>
        </w:rPr>
        <w:t>х услуг (функций) Волгоградской</w:t>
      </w:r>
      <w:r w:rsidRPr="00261D38">
        <w:rPr>
          <w:sz w:val="24"/>
          <w:szCs w:val="24"/>
        </w:rPr>
        <w:t xml:space="preserve"> области), а также может быть принята при личном приеме заявителя.    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5.</w:t>
      </w:r>
      <w:r>
        <w:rPr>
          <w:sz w:val="24"/>
          <w:szCs w:val="24"/>
        </w:rPr>
        <w:t>4</w:t>
      </w:r>
      <w:r w:rsidRPr="00261D38">
        <w:rPr>
          <w:sz w:val="24"/>
          <w:szCs w:val="24"/>
        </w:rPr>
        <w:t>.Жалоба на решения и (или) действия (бездействие) Уполномоченного органа, лиц, замещающих должности в Уполномоченном органе может быть подана юридическим лицом, индивидуальным предпринимателем либо в порядке, установленном пунктами 5.2–</w:t>
      </w:r>
      <w:r>
        <w:rPr>
          <w:sz w:val="24"/>
          <w:szCs w:val="24"/>
        </w:rPr>
        <w:t>5.3, 5.5</w:t>
      </w:r>
      <w:r w:rsidRPr="00261D38">
        <w:rPr>
          <w:sz w:val="24"/>
          <w:szCs w:val="24"/>
        </w:rPr>
        <w:t>-</w:t>
      </w:r>
      <w:r>
        <w:rPr>
          <w:sz w:val="24"/>
          <w:szCs w:val="24"/>
        </w:rPr>
        <w:t>5.8</w:t>
      </w:r>
      <w:r w:rsidRPr="00261D38">
        <w:rPr>
          <w:sz w:val="24"/>
          <w:szCs w:val="24"/>
        </w:rPr>
        <w:t xml:space="preserve"> настоящего Административного регламента, либо в порядке, установленном  антимонопольным законодательством Российской Федерации, в антимонопольный орган.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5.</w:t>
      </w:r>
      <w:r>
        <w:rPr>
          <w:sz w:val="24"/>
          <w:szCs w:val="24"/>
        </w:rPr>
        <w:t>5</w:t>
      </w:r>
      <w:r w:rsidRPr="00261D38">
        <w:rPr>
          <w:sz w:val="24"/>
          <w:szCs w:val="24"/>
        </w:rPr>
        <w:t>. Жалоба должна содержать: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наименование Уполномоченного органа, должностного лица Уполномоченного органа либо муниципального служащего, решения и действия (бездействие) которых обжалуются;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сведения об обжалуемых решениях и действиях (бездействии) Уполномоченного органа, должностного лица Уполномоченного органа,</w:t>
      </w:r>
      <w:r w:rsidRPr="00261D38">
        <w:rPr>
          <w:color w:val="FF0000"/>
          <w:sz w:val="24"/>
          <w:szCs w:val="24"/>
        </w:rPr>
        <w:t xml:space="preserve"> </w:t>
      </w:r>
      <w:r w:rsidRPr="00261D38">
        <w:rPr>
          <w:sz w:val="24"/>
          <w:szCs w:val="24"/>
        </w:rPr>
        <w:t>либо муниципального служащего;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5.</w:t>
      </w:r>
      <w:r>
        <w:rPr>
          <w:sz w:val="24"/>
          <w:szCs w:val="24"/>
        </w:rPr>
        <w:t>6</w:t>
      </w:r>
      <w:r w:rsidRPr="00261D38">
        <w:rPr>
          <w:sz w:val="24"/>
          <w:szCs w:val="24"/>
        </w:rPr>
        <w:t>. Поступившая жалоба подлежит рассмотрению с учетом установленных муниципальным правовым актом особенностей рассмотрения жалоб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5.</w:t>
      </w:r>
      <w:r>
        <w:rPr>
          <w:sz w:val="24"/>
          <w:szCs w:val="24"/>
        </w:rPr>
        <w:t>7</w:t>
      </w:r>
      <w:r w:rsidRPr="00261D38">
        <w:rPr>
          <w:sz w:val="24"/>
          <w:szCs w:val="24"/>
        </w:rPr>
        <w:t>. В удовлетворении жалобы отказывается в следующих случаях: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а) отсутствие нарушения порядка предоставления муниципальной услуги;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г) наличие решения по жалобе, принятого ранее в отношении того же заявителя и по тому же предмету жалобы.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5.</w:t>
      </w:r>
      <w:r>
        <w:rPr>
          <w:sz w:val="24"/>
          <w:szCs w:val="24"/>
        </w:rPr>
        <w:t>8</w:t>
      </w:r>
      <w:r w:rsidRPr="00261D38">
        <w:rPr>
          <w:sz w:val="24"/>
          <w:szCs w:val="24"/>
        </w:rPr>
        <w:t>. По результатам рассмотрения жалобы принимается одно из следующих решений: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об удовлетворении жалобы, в том числе в форме отмены принятого решения,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актами, а также в иных формах;</w:t>
      </w:r>
    </w:p>
    <w:p w:rsidR="003C39A7" w:rsidRPr="00261D38" w:rsidRDefault="003C39A7" w:rsidP="00261D3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261D38">
        <w:rPr>
          <w:sz w:val="24"/>
          <w:szCs w:val="24"/>
        </w:rPr>
        <w:t>об отказе в удовлетворении жалобы.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5.9</w:t>
      </w:r>
      <w:r w:rsidRPr="00261D38">
        <w:rPr>
          <w:sz w:val="24"/>
          <w:szCs w:val="24"/>
        </w:rPr>
        <w:t>. Не позднее дня, следующего за днем принятия решения, указанного в пункте 5.</w:t>
      </w:r>
      <w:r>
        <w:rPr>
          <w:sz w:val="24"/>
          <w:szCs w:val="24"/>
        </w:rPr>
        <w:t>8</w:t>
      </w:r>
      <w:r w:rsidRPr="00261D38">
        <w:rPr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C39A7" w:rsidRPr="00261D38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61D38">
        <w:rPr>
          <w:sz w:val="24"/>
          <w:szCs w:val="24"/>
        </w:rPr>
        <w:t>5.1</w:t>
      </w:r>
      <w:r>
        <w:rPr>
          <w:sz w:val="24"/>
          <w:szCs w:val="24"/>
        </w:rPr>
        <w:t>0</w:t>
      </w:r>
      <w:r w:rsidRPr="00261D38">
        <w:rPr>
          <w:sz w:val="24"/>
          <w:szCs w:val="24"/>
        </w:rPr>
        <w:t>. Заявитель вправе обжаловать решения, принятые в ходе предоставления муниципальной услуги, действия (бездействие) должностных лиц в судебном порядке.</w:t>
      </w:r>
    </w:p>
    <w:p w:rsidR="003C39A7" w:rsidRPr="00F57F00" w:rsidRDefault="003C39A7" w:rsidP="00261D38">
      <w:pPr>
        <w:pStyle w:val="ConsPlusNormal"/>
        <w:widowControl/>
        <w:tabs>
          <w:tab w:val="left" w:pos="6399"/>
        </w:tabs>
        <w:rPr>
          <w:rFonts w:ascii="Times New Roman" w:hAnsi="Times New Roman" w:cs="Times New Roman"/>
          <w:b/>
          <w:bCs/>
          <w:sz w:val="28"/>
          <w:szCs w:val="28"/>
        </w:rPr>
        <w:sectPr w:rsidR="003C39A7" w:rsidRPr="00F57F00" w:rsidSect="00F57F00">
          <w:footerReference w:type="default" r:id="rId13"/>
          <w:pgSz w:w="11906" w:h="16838" w:code="9"/>
          <w:pgMar w:top="851" w:right="566" w:bottom="567" w:left="1134" w:header="720" w:footer="720" w:gutter="0"/>
          <w:pgNumType w:start="1"/>
          <w:cols w:space="720"/>
          <w:titlePg/>
        </w:sectPr>
      </w:pPr>
    </w:p>
    <w:p w:rsidR="003C39A7" w:rsidRPr="00B77434" w:rsidRDefault="003C39A7" w:rsidP="00261D38">
      <w:pPr>
        <w:autoSpaceDE w:val="0"/>
        <w:autoSpaceDN w:val="0"/>
        <w:adjustRightInd w:val="0"/>
        <w:ind w:left="5670"/>
        <w:rPr>
          <w:sz w:val="18"/>
          <w:szCs w:val="18"/>
        </w:rPr>
      </w:pPr>
      <w:r w:rsidRPr="00B77434">
        <w:rPr>
          <w:sz w:val="18"/>
          <w:szCs w:val="18"/>
        </w:rPr>
        <w:t>Приложение 1</w:t>
      </w:r>
    </w:p>
    <w:p w:rsidR="003C39A7" w:rsidRPr="00B77434" w:rsidRDefault="003C39A7" w:rsidP="00261D38">
      <w:pPr>
        <w:autoSpaceDE w:val="0"/>
        <w:autoSpaceDN w:val="0"/>
        <w:adjustRightInd w:val="0"/>
        <w:ind w:left="5670"/>
        <w:rPr>
          <w:sz w:val="18"/>
          <w:szCs w:val="18"/>
        </w:rPr>
      </w:pPr>
      <w:r w:rsidRPr="00B77434">
        <w:rPr>
          <w:sz w:val="18"/>
          <w:szCs w:val="18"/>
        </w:rPr>
        <w:t xml:space="preserve">к Административному регламенту </w:t>
      </w:r>
    </w:p>
    <w:p w:rsidR="003C39A7" w:rsidRPr="00B77434" w:rsidRDefault="003C39A7" w:rsidP="00261D38">
      <w:pPr>
        <w:autoSpaceDE w:val="0"/>
        <w:autoSpaceDN w:val="0"/>
        <w:adjustRightInd w:val="0"/>
        <w:ind w:left="4820"/>
        <w:jc w:val="right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ind w:left="4820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ind w:left="4820"/>
        <w:rPr>
          <w:sz w:val="18"/>
          <w:szCs w:val="18"/>
        </w:rPr>
      </w:pPr>
      <w:r w:rsidRPr="00B77434">
        <w:rPr>
          <w:sz w:val="18"/>
          <w:szCs w:val="18"/>
        </w:rPr>
        <w:t>В ___________________________________________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                                                      от _________________________________</w:t>
      </w:r>
    </w:p>
    <w:p w:rsidR="003C39A7" w:rsidRPr="00B77434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                                                                 (полное наименование организации или Ф.И.О. физ. лица, ИП)                                                                                                                              </w:t>
      </w:r>
    </w:p>
    <w:p w:rsidR="003C39A7" w:rsidRPr="00B77434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                                                      в лице _____________________________</w:t>
      </w:r>
    </w:p>
    <w:p w:rsidR="003C39A7" w:rsidRPr="00B77434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                                                       (должность, Ф.И.О. законного представителя юр. лица)</w:t>
      </w:r>
    </w:p>
    <w:p w:rsidR="003C39A7" w:rsidRPr="00B77434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      </w:t>
      </w:r>
    </w:p>
    <w:p w:rsidR="003C39A7" w:rsidRPr="00B77434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                                                                    ____________________________________</w:t>
      </w:r>
    </w:p>
    <w:p w:rsidR="003C39A7" w:rsidRPr="00B77434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                                                                 (ОГРН, ИНН организации, ИП или док-т уд.лич.физ.лица)</w:t>
      </w:r>
    </w:p>
    <w:p w:rsidR="003C39A7" w:rsidRPr="00B77434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</w:t>
      </w:r>
    </w:p>
    <w:p w:rsidR="003C39A7" w:rsidRPr="00B77434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                                                                  ____________________________________</w:t>
      </w:r>
    </w:p>
    <w:p w:rsidR="003C39A7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                                                      (адрес регистрации и почтовый адрес, телефон</w:t>
      </w:r>
      <w:r w:rsidRPr="00B77434">
        <w:rPr>
          <w:b/>
          <w:color w:val="76923C"/>
          <w:sz w:val="18"/>
          <w:szCs w:val="18"/>
        </w:rPr>
        <w:t>\</w:t>
      </w:r>
      <w:r w:rsidRPr="00B77434">
        <w:rPr>
          <w:sz w:val="18"/>
          <w:szCs w:val="18"/>
        </w:rPr>
        <w:t>факс)</w:t>
      </w:r>
    </w:p>
    <w:p w:rsidR="003C39A7" w:rsidRPr="00B77434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B77434">
        <w:rPr>
          <w:sz w:val="18"/>
          <w:szCs w:val="18"/>
        </w:rPr>
        <w:t>ЗАЯВЛЕНИЕ.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ind w:firstLine="708"/>
        <w:rPr>
          <w:sz w:val="18"/>
          <w:szCs w:val="18"/>
        </w:rPr>
      </w:pPr>
      <w:r w:rsidRPr="00B77434">
        <w:rPr>
          <w:sz w:val="18"/>
          <w:szCs w:val="18"/>
        </w:rPr>
        <w:t>Прошу  выдать разрешение  на  осуществление земляных работ ___________________________________________________________________________________________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___________________________________________________________________________________________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                      (характер и вид выполняемых работ)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место производства работ __________________________________________________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Сроки производства работ: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Начало работ                   «__»__________ 201_ г.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Окончание работ             «__»__________201_г.</w:t>
      </w:r>
    </w:p>
    <w:p w:rsidR="003C39A7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При производстве работ будут нарушены следующие элементы благоустройства территории: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425"/>
        <w:gridCol w:w="2693"/>
        <w:gridCol w:w="425"/>
        <w:gridCol w:w="2977"/>
        <w:gridCol w:w="283"/>
      </w:tblGrid>
      <w:tr w:rsidR="003C39A7" w:rsidRPr="00B77434" w:rsidTr="00352CD0">
        <w:tc>
          <w:tcPr>
            <w:tcW w:w="2802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 xml:space="preserve">проезжая часть дороги </w:t>
            </w: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 xml:space="preserve">а/бетонная площадка </w:t>
            </w: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>пустырь</w:t>
            </w:r>
          </w:p>
        </w:tc>
        <w:tc>
          <w:tcPr>
            <w:tcW w:w="28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</w:tr>
      <w:tr w:rsidR="003C39A7" w:rsidRPr="00B77434" w:rsidTr="00352CD0">
        <w:tc>
          <w:tcPr>
            <w:tcW w:w="2802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>парковочный карман</w:t>
            </w: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>отмостка</w:t>
            </w: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 xml:space="preserve">Малые архитектурные формы, в т.ч. ограждения </w:t>
            </w:r>
          </w:p>
        </w:tc>
        <w:tc>
          <w:tcPr>
            <w:tcW w:w="28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</w:tr>
      <w:tr w:rsidR="003C39A7" w:rsidRPr="00B77434" w:rsidTr="00352CD0">
        <w:tc>
          <w:tcPr>
            <w:tcW w:w="2802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 xml:space="preserve">проезд </w:t>
            </w: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>бордюрный камень</w:t>
            </w: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 xml:space="preserve">зеленые насаждения  </w:t>
            </w:r>
          </w:p>
        </w:tc>
        <w:tc>
          <w:tcPr>
            <w:tcW w:w="28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</w:tr>
      <w:tr w:rsidR="003C39A7" w:rsidRPr="00B77434" w:rsidTr="00352CD0">
        <w:tc>
          <w:tcPr>
            <w:tcW w:w="2802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 xml:space="preserve">тротуар   </w:t>
            </w: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  <w:r w:rsidRPr="00B77434">
              <w:rPr>
                <w:sz w:val="18"/>
                <w:szCs w:val="18"/>
              </w:rPr>
              <w:t>газон</w:t>
            </w: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</w:tr>
      <w:tr w:rsidR="003C39A7" w:rsidRPr="00B77434" w:rsidTr="00352CD0">
        <w:tc>
          <w:tcPr>
            <w:tcW w:w="2802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</w:tr>
      <w:tr w:rsidR="003C39A7" w:rsidRPr="00B77434" w:rsidTr="00352CD0">
        <w:tc>
          <w:tcPr>
            <w:tcW w:w="2802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3C39A7" w:rsidRPr="00B77434" w:rsidRDefault="003C39A7" w:rsidP="00352CD0">
            <w:pPr>
              <w:rPr>
                <w:sz w:val="18"/>
                <w:szCs w:val="18"/>
              </w:rPr>
            </w:pPr>
          </w:p>
        </w:tc>
      </w:tr>
    </w:tbl>
    <w:p w:rsidR="003C39A7" w:rsidRPr="00B77434" w:rsidRDefault="003C39A7" w:rsidP="00261D38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3C39A7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Работы выполняются ________________________________________________________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___________________________________________________________________________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(наименование организации-подрядчика, адрес, телефон/факс)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Ответственным за осуществление работ назначен ______________________________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___________________________________________________________________________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(должность, Ф.И.О., телефон)</w:t>
      </w:r>
    </w:p>
    <w:p w:rsidR="003C39A7" w:rsidRPr="00B77434" w:rsidRDefault="003C39A7" w:rsidP="00261D38">
      <w:pPr>
        <w:autoSpaceDE w:val="0"/>
        <w:autoSpaceDN w:val="0"/>
        <w:adjustRightInd w:val="0"/>
        <w:ind w:firstLine="708"/>
        <w:rPr>
          <w:sz w:val="18"/>
          <w:szCs w:val="18"/>
        </w:rPr>
      </w:pPr>
      <w:r w:rsidRPr="00B77434">
        <w:rPr>
          <w:sz w:val="18"/>
          <w:szCs w:val="18"/>
        </w:rPr>
        <w:t>Гарантирую обеспеченность техникой и рабочей силой, наличие необходимых материалов.</w:t>
      </w:r>
    </w:p>
    <w:p w:rsidR="003C39A7" w:rsidRPr="00B77434" w:rsidRDefault="003C39A7" w:rsidP="00261D38">
      <w:pPr>
        <w:autoSpaceDE w:val="0"/>
        <w:autoSpaceDN w:val="0"/>
        <w:adjustRightInd w:val="0"/>
        <w:ind w:right="140"/>
        <w:rPr>
          <w:sz w:val="18"/>
          <w:szCs w:val="18"/>
        </w:rPr>
      </w:pPr>
      <w:r w:rsidRPr="00B77434">
        <w:rPr>
          <w:sz w:val="18"/>
          <w:szCs w:val="18"/>
        </w:rPr>
        <w:tab/>
        <w:t>Гарантирую осуществление всех работ в соответствии с требованиями Правил благоустройства_______________________________________________________________________.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ab/>
        <w:t>За невыполнение данных обязательств несу ответственность в соответствии с действующим законодательством.</w:t>
      </w:r>
    </w:p>
    <w:p w:rsidR="003C39A7" w:rsidRPr="00B77434" w:rsidRDefault="003C39A7" w:rsidP="00261D38">
      <w:pPr>
        <w:autoSpaceDE w:val="0"/>
        <w:autoSpaceDN w:val="0"/>
        <w:adjustRightInd w:val="0"/>
        <w:ind w:firstLine="708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ind w:firstLine="708"/>
        <w:rPr>
          <w:sz w:val="18"/>
          <w:szCs w:val="18"/>
        </w:rPr>
      </w:pPr>
    </w:p>
    <w:p w:rsidR="003C39A7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</w:p>
    <w:p w:rsidR="003C39A7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>М.П. (при наличии)                      ___________________        ______________________________</w:t>
      </w:r>
    </w:p>
    <w:p w:rsidR="003C39A7" w:rsidRPr="00B77434" w:rsidRDefault="003C39A7" w:rsidP="00261D38">
      <w:pPr>
        <w:autoSpaceDE w:val="0"/>
        <w:autoSpaceDN w:val="0"/>
        <w:adjustRightInd w:val="0"/>
        <w:rPr>
          <w:sz w:val="18"/>
          <w:szCs w:val="18"/>
        </w:rPr>
      </w:pPr>
      <w:r w:rsidRPr="00B77434">
        <w:rPr>
          <w:sz w:val="18"/>
          <w:szCs w:val="18"/>
        </w:rPr>
        <w:t xml:space="preserve">                                        (дата, подпись)                               (Ф.И.О. заявителя)</w:t>
      </w:r>
    </w:p>
    <w:p w:rsidR="003C39A7" w:rsidRPr="00F730DF" w:rsidRDefault="003C39A7" w:rsidP="00261D38">
      <w:pPr>
        <w:autoSpaceDE w:val="0"/>
        <w:autoSpaceDN w:val="0"/>
        <w:adjustRightInd w:val="0"/>
        <w:sectPr w:rsidR="003C39A7" w:rsidRPr="00F730DF" w:rsidSect="0003249B">
          <w:pgSz w:w="11906" w:h="16838" w:code="9"/>
          <w:pgMar w:top="1077" w:right="567" w:bottom="567" w:left="1701" w:header="720" w:footer="720" w:gutter="0"/>
          <w:pgNumType w:start="1"/>
          <w:cols w:space="720"/>
          <w:titlePg/>
        </w:sectPr>
      </w:pPr>
    </w:p>
    <w:p w:rsidR="003C39A7" w:rsidRPr="00F730DF" w:rsidRDefault="003C39A7" w:rsidP="00261D38">
      <w:pPr>
        <w:autoSpaceDE w:val="0"/>
        <w:autoSpaceDN w:val="0"/>
        <w:adjustRightInd w:val="0"/>
        <w:ind w:left="5670"/>
        <w:rPr>
          <w:sz w:val="22"/>
          <w:szCs w:val="22"/>
        </w:rPr>
      </w:pPr>
      <w:r w:rsidRPr="00F730DF">
        <w:rPr>
          <w:sz w:val="22"/>
          <w:szCs w:val="22"/>
        </w:rPr>
        <w:t>Приложение 2</w:t>
      </w:r>
    </w:p>
    <w:p w:rsidR="003C39A7" w:rsidRPr="00F730DF" w:rsidRDefault="003C39A7" w:rsidP="00B77434">
      <w:pPr>
        <w:spacing w:after="240"/>
        <w:ind w:left="5670"/>
        <w:jc w:val="right"/>
      </w:pPr>
      <w:r w:rsidRPr="00F730DF">
        <w:rPr>
          <w:sz w:val="22"/>
          <w:szCs w:val="22"/>
        </w:rPr>
        <w:t>к Административному регламенту</w:t>
      </w:r>
    </w:p>
    <w:p w:rsidR="003C39A7" w:rsidRPr="00F730DF" w:rsidRDefault="003C39A7" w:rsidP="00B77434">
      <w:pPr>
        <w:autoSpaceDE w:val="0"/>
        <w:autoSpaceDN w:val="0"/>
        <w:adjustRightInd w:val="0"/>
        <w:ind w:left="4820"/>
        <w:jc w:val="right"/>
      </w:pPr>
    </w:p>
    <w:p w:rsidR="003C39A7" w:rsidRPr="00F730DF" w:rsidRDefault="003C39A7" w:rsidP="00B77434">
      <w:pPr>
        <w:autoSpaceDE w:val="0"/>
        <w:autoSpaceDN w:val="0"/>
        <w:adjustRightInd w:val="0"/>
        <w:ind w:left="4820"/>
        <w:jc w:val="right"/>
      </w:pPr>
      <w:r w:rsidRPr="00F730DF">
        <w:t>В _______________________________</w:t>
      </w:r>
    </w:p>
    <w:p w:rsidR="003C39A7" w:rsidRPr="00F730DF" w:rsidRDefault="003C39A7" w:rsidP="00B77434">
      <w:pPr>
        <w:autoSpaceDE w:val="0"/>
        <w:autoSpaceDN w:val="0"/>
        <w:adjustRightInd w:val="0"/>
        <w:jc w:val="right"/>
      </w:pPr>
    </w:p>
    <w:p w:rsidR="003C39A7" w:rsidRPr="00F730DF" w:rsidRDefault="003C39A7" w:rsidP="00B77434">
      <w:pPr>
        <w:autoSpaceDE w:val="0"/>
        <w:autoSpaceDN w:val="0"/>
        <w:adjustRightInd w:val="0"/>
        <w:jc w:val="right"/>
      </w:pPr>
      <w:r w:rsidRPr="00F730DF">
        <w:t xml:space="preserve">                                                                                                     от _________________________________</w:t>
      </w:r>
    </w:p>
    <w:p w:rsidR="003C39A7" w:rsidRPr="00F730DF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F730DF">
        <w:rPr>
          <w:sz w:val="18"/>
          <w:szCs w:val="18"/>
        </w:rPr>
        <w:t xml:space="preserve">                                                                                                        (полное наименование организации или Ф.И.О. физ. лица, ИП)                                                                                                                              </w:t>
      </w:r>
    </w:p>
    <w:p w:rsidR="003C39A7" w:rsidRPr="00F730DF" w:rsidRDefault="003C39A7" w:rsidP="00B77434">
      <w:pPr>
        <w:autoSpaceDE w:val="0"/>
        <w:autoSpaceDN w:val="0"/>
        <w:adjustRightInd w:val="0"/>
        <w:jc w:val="right"/>
      </w:pPr>
      <w:r w:rsidRPr="00F730DF">
        <w:t xml:space="preserve">                                                                                              в лице _____________________________</w:t>
      </w:r>
    </w:p>
    <w:p w:rsidR="003C39A7" w:rsidRPr="00F730DF" w:rsidRDefault="003C39A7" w:rsidP="00B77434">
      <w:pPr>
        <w:autoSpaceDE w:val="0"/>
        <w:autoSpaceDN w:val="0"/>
        <w:adjustRightInd w:val="0"/>
        <w:jc w:val="right"/>
      </w:pPr>
      <w:r w:rsidRPr="00F730DF">
        <w:t xml:space="preserve">                                                                                            (должность, Ф.И.О. законного представителя юр. лица)</w:t>
      </w:r>
    </w:p>
    <w:p w:rsidR="003C39A7" w:rsidRPr="00F730DF" w:rsidRDefault="003C39A7" w:rsidP="00B77434">
      <w:pPr>
        <w:autoSpaceDE w:val="0"/>
        <w:autoSpaceDN w:val="0"/>
        <w:adjustRightInd w:val="0"/>
        <w:jc w:val="right"/>
      </w:pPr>
      <w:r w:rsidRPr="00F730DF">
        <w:t xml:space="preserve">                                              </w:t>
      </w:r>
    </w:p>
    <w:p w:rsidR="003C39A7" w:rsidRPr="00F730DF" w:rsidRDefault="003C39A7" w:rsidP="00B77434">
      <w:pPr>
        <w:autoSpaceDE w:val="0"/>
        <w:autoSpaceDN w:val="0"/>
        <w:adjustRightInd w:val="0"/>
        <w:jc w:val="right"/>
      </w:pPr>
      <w:r w:rsidRPr="00F730DF">
        <w:t xml:space="preserve">                                                                                                            ____________________________________</w:t>
      </w:r>
    </w:p>
    <w:p w:rsidR="003C39A7" w:rsidRPr="00F730DF" w:rsidRDefault="003C39A7" w:rsidP="00B77434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F730DF">
        <w:rPr>
          <w:sz w:val="18"/>
          <w:szCs w:val="18"/>
        </w:rPr>
        <w:t xml:space="preserve">                                                                                                         (ОГРН, ИНН организации, ИП или док-т уд.лич. физ. лица)</w:t>
      </w:r>
    </w:p>
    <w:p w:rsidR="003C39A7" w:rsidRPr="00F730DF" w:rsidRDefault="003C39A7" w:rsidP="00B77434">
      <w:pPr>
        <w:autoSpaceDE w:val="0"/>
        <w:autoSpaceDN w:val="0"/>
        <w:adjustRightInd w:val="0"/>
        <w:jc w:val="right"/>
      </w:pPr>
      <w:r w:rsidRPr="00F730DF">
        <w:t xml:space="preserve">                                       </w:t>
      </w:r>
    </w:p>
    <w:p w:rsidR="003C39A7" w:rsidRPr="00F730DF" w:rsidRDefault="003C39A7" w:rsidP="00B77434">
      <w:pPr>
        <w:autoSpaceDE w:val="0"/>
        <w:autoSpaceDN w:val="0"/>
        <w:adjustRightInd w:val="0"/>
        <w:jc w:val="right"/>
      </w:pPr>
      <w:r w:rsidRPr="00F730DF">
        <w:t xml:space="preserve">                                                                                                          ____________________________________</w:t>
      </w:r>
    </w:p>
    <w:p w:rsidR="003C39A7" w:rsidRPr="00F730DF" w:rsidRDefault="003C39A7" w:rsidP="00B77434">
      <w:pPr>
        <w:autoSpaceDE w:val="0"/>
        <w:autoSpaceDN w:val="0"/>
        <w:adjustRightInd w:val="0"/>
        <w:jc w:val="right"/>
      </w:pPr>
      <w:r w:rsidRPr="00F730DF">
        <w:t xml:space="preserve">                                                                                              (адрес регистрации и почтовый адрес, телефон\факс)</w:t>
      </w:r>
    </w:p>
    <w:p w:rsidR="003C39A7" w:rsidRPr="00F730DF" w:rsidRDefault="003C39A7" w:rsidP="00261D38">
      <w:pPr>
        <w:jc w:val="center"/>
      </w:pPr>
    </w:p>
    <w:p w:rsidR="003C39A7" w:rsidRPr="00F730DF" w:rsidRDefault="003C39A7" w:rsidP="00261D38">
      <w:pPr>
        <w:jc w:val="center"/>
      </w:pPr>
    </w:p>
    <w:p w:rsidR="003C39A7" w:rsidRPr="00F730DF" w:rsidRDefault="003C39A7" w:rsidP="00261D38">
      <w:pPr>
        <w:jc w:val="center"/>
      </w:pPr>
      <w:r w:rsidRPr="00F730DF">
        <w:t>ЗАЯВЛЕНИЕ</w:t>
      </w:r>
    </w:p>
    <w:p w:rsidR="003C39A7" w:rsidRPr="00F730DF" w:rsidRDefault="003C39A7" w:rsidP="00261D38">
      <w:pPr>
        <w:jc w:val="center"/>
      </w:pPr>
    </w:p>
    <w:p w:rsidR="003C39A7" w:rsidRPr="00F730DF" w:rsidRDefault="003C39A7" w:rsidP="00261D38">
      <w:pPr>
        <w:ind w:firstLine="708"/>
      </w:pPr>
      <w:r w:rsidRPr="00F730DF">
        <w:t xml:space="preserve">Прошу продлить сроки осуществления земляных работ </w:t>
      </w:r>
    </w:p>
    <w:p w:rsidR="003C39A7" w:rsidRPr="00F730DF" w:rsidRDefault="003C39A7" w:rsidP="00261D38">
      <w:r w:rsidRPr="00F730DF">
        <w:t>по разрешению № ______/______ от _________</w:t>
      </w:r>
    </w:p>
    <w:p w:rsidR="003C39A7" w:rsidRPr="00F730DF" w:rsidRDefault="003C39A7" w:rsidP="00261D38">
      <w:r w:rsidRPr="00F730DF">
        <w:t xml:space="preserve">              _______________________________________________________________________</w:t>
      </w:r>
    </w:p>
    <w:p w:rsidR="003C39A7" w:rsidRPr="00F730DF" w:rsidRDefault="003C39A7" w:rsidP="00261D38">
      <w:pPr>
        <w:spacing w:line="360" w:lineRule="auto"/>
        <w:ind w:firstLine="708"/>
        <w:jc w:val="both"/>
      </w:pPr>
      <w:r w:rsidRPr="00F730DF">
        <w:t xml:space="preserve">                                            (характер и вид выполняемых работ)</w:t>
      </w:r>
    </w:p>
    <w:p w:rsidR="003C39A7" w:rsidRPr="00F730DF" w:rsidRDefault="003C39A7" w:rsidP="00261D38">
      <w:pPr>
        <w:spacing w:line="360" w:lineRule="auto"/>
        <w:jc w:val="both"/>
      </w:pPr>
      <w:r w:rsidRPr="00F730DF">
        <w:t>место проведения работ: ______________________________</w:t>
      </w:r>
    </w:p>
    <w:p w:rsidR="003C39A7" w:rsidRPr="00F730DF" w:rsidRDefault="003C39A7" w:rsidP="00261D38">
      <w:pPr>
        <w:spacing w:line="360" w:lineRule="auto"/>
        <w:jc w:val="both"/>
      </w:pPr>
      <w:r w:rsidRPr="00F730DF">
        <w:t xml:space="preserve">на срок </w:t>
      </w:r>
    </w:p>
    <w:p w:rsidR="003C39A7" w:rsidRPr="00F730DF" w:rsidRDefault="003C39A7" w:rsidP="00261D38">
      <w:pPr>
        <w:spacing w:line="360" w:lineRule="auto"/>
        <w:jc w:val="both"/>
      </w:pPr>
      <w:r w:rsidRPr="00F730DF">
        <w:t>во временном варианте до     «____» _________________  201__ г.</w:t>
      </w:r>
    </w:p>
    <w:p w:rsidR="003C39A7" w:rsidRPr="00F730DF" w:rsidRDefault="003C39A7" w:rsidP="00261D38">
      <w:pPr>
        <w:spacing w:line="360" w:lineRule="auto"/>
        <w:jc w:val="both"/>
      </w:pPr>
      <w:r w:rsidRPr="00F730DF">
        <w:t>в полном объеме до     «____» _________________  201__ г.</w:t>
      </w:r>
    </w:p>
    <w:p w:rsidR="003C39A7" w:rsidRPr="00F730DF" w:rsidRDefault="003C39A7" w:rsidP="00261D38">
      <w:pPr>
        <w:spacing w:line="276" w:lineRule="auto"/>
        <w:jc w:val="both"/>
      </w:pPr>
      <w:r w:rsidRPr="00F730DF">
        <w:t>в связи с      _____________________________________________________________</w:t>
      </w:r>
    </w:p>
    <w:p w:rsidR="003C39A7" w:rsidRPr="00F730DF" w:rsidRDefault="003C39A7" w:rsidP="00261D38">
      <w:pPr>
        <w:spacing w:line="276" w:lineRule="auto"/>
        <w:jc w:val="both"/>
      </w:pPr>
      <w:r w:rsidRPr="00F730DF">
        <w:t xml:space="preserve"> _____________________________________________________________________ ______________________________________________________________________________________________________________________________________________</w:t>
      </w:r>
    </w:p>
    <w:p w:rsidR="003C39A7" w:rsidRPr="00F730DF" w:rsidRDefault="003C39A7" w:rsidP="00261D38">
      <w:pPr>
        <w:spacing w:line="276" w:lineRule="auto"/>
        <w:jc w:val="both"/>
      </w:pPr>
      <w:r w:rsidRPr="00F730DF">
        <w:t>_______________________________________________________________________</w:t>
      </w:r>
    </w:p>
    <w:p w:rsidR="003C39A7" w:rsidRPr="00F730DF" w:rsidRDefault="003C39A7" w:rsidP="00261D38">
      <w:pPr>
        <w:spacing w:line="360" w:lineRule="auto"/>
        <w:jc w:val="both"/>
      </w:pPr>
      <w:r w:rsidRPr="00F730DF">
        <w:t xml:space="preserve">В настоящее время на объекте выполнены: </w:t>
      </w:r>
    </w:p>
    <w:p w:rsidR="003C39A7" w:rsidRPr="00F730DF" w:rsidRDefault="003C39A7" w:rsidP="00261D38">
      <w:pPr>
        <w:spacing w:line="276" w:lineRule="auto"/>
        <w:jc w:val="center"/>
      </w:pPr>
      <w:r w:rsidRPr="00F730DF">
        <w:t xml:space="preserve">_______________________________________________________________________       </w:t>
      </w:r>
    </w:p>
    <w:p w:rsidR="003C39A7" w:rsidRPr="00F730DF" w:rsidRDefault="003C39A7" w:rsidP="00261D38">
      <w:pPr>
        <w:spacing w:line="276" w:lineRule="auto"/>
        <w:jc w:val="center"/>
      </w:pPr>
      <w:r w:rsidRPr="00F730DF">
        <w:t xml:space="preserve">(перечисляются фактические объемы выполненных работ) </w:t>
      </w:r>
    </w:p>
    <w:p w:rsidR="003C39A7" w:rsidRPr="00F730DF" w:rsidRDefault="003C39A7" w:rsidP="00261D38">
      <w:pPr>
        <w:spacing w:line="276" w:lineRule="auto"/>
        <w:jc w:val="center"/>
      </w:pPr>
      <w:r w:rsidRPr="00F730DF">
        <w:t>__________________________________________________________________________________________________________________________________________________________</w:t>
      </w:r>
    </w:p>
    <w:p w:rsidR="003C39A7" w:rsidRPr="00F730DF" w:rsidRDefault="003C39A7" w:rsidP="00261D38">
      <w:pPr>
        <w:spacing w:line="276" w:lineRule="auto"/>
        <w:jc w:val="center"/>
      </w:pPr>
    </w:p>
    <w:p w:rsidR="003C39A7" w:rsidRPr="00F730DF" w:rsidRDefault="003C39A7" w:rsidP="00261D38">
      <w:pPr>
        <w:spacing w:line="276" w:lineRule="auto"/>
      </w:pPr>
      <w:r w:rsidRPr="00F730DF">
        <w:t xml:space="preserve"> Прилагаются следующие документы с обоснованием причин:</w:t>
      </w:r>
    </w:p>
    <w:p w:rsidR="003C39A7" w:rsidRPr="00F730DF" w:rsidRDefault="003C39A7" w:rsidP="00261D38">
      <w:pPr>
        <w:numPr>
          <w:ilvl w:val="0"/>
          <w:numId w:val="3"/>
        </w:numPr>
        <w:spacing w:line="276" w:lineRule="auto"/>
        <w:contextualSpacing/>
        <w:jc w:val="both"/>
        <w:rPr>
          <w:rFonts w:ascii="Arial Unicode MS" w:eastAsia="Arial Unicode MS" w:hAnsi="Arial Unicode MS" w:cs="Arial Unicode MS"/>
          <w:color w:val="000000"/>
        </w:rPr>
      </w:pPr>
      <w:r w:rsidRPr="00F730DF">
        <w:rPr>
          <w:rFonts w:ascii="Arial Unicode MS" w:eastAsia="Arial Unicode MS" w:hAnsi="Arial Unicode MS" w:cs="Arial Unicode MS"/>
          <w:color w:val="000000"/>
        </w:rPr>
        <w:t>___________________________________________</w:t>
      </w:r>
    </w:p>
    <w:p w:rsidR="003C39A7" w:rsidRPr="00F730DF" w:rsidRDefault="003C39A7" w:rsidP="00261D38">
      <w:pPr>
        <w:numPr>
          <w:ilvl w:val="0"/>
          <w:numId w:val="3"/>
        </w:numPr>
        <w:spacing w:line="276" w:lineRule="auto"/>
        <w:contextualSpacing/>
        <w:jc w:val="both"/>
        <w:rPr>
          <w:rFonts w:ascii="Arial Unicode MS" w:eastAsia="Arial Unicode MS" w:hAnsi="Arial Unicode MS" w:cs="Arial Unicode MS"/>
          <w:color w:val="000000"/>
        </w:rPr>
      </w:pPr>
      <w:r w:rsidRPr="00F730DF">
        <w:rPr>
          <w:rFonts w:ascii="Arial Unicode MS" w:eastAsia="Arial Unicode MS" w:hAnsi="Arial Unicode MS" w:cs="Arial Unicode MS"/>
          <w:color w:val="000000"/>
        </w:rPr>
        <w:t>___________________________________________</w:t>
      </w:r>
    </w:p>
    <w:p w:rsidR="003C39A7" w:rsidRPr="00F730DF" w:rsidRDefault="003C39A7" w:rsidP="00261D38">
      <w:pPr>
        <w:spacing w:line="360" w:lineRule="auto"/>
        <w:jc w:val="both"/>
      </w:pPr>
    </w:p>
    <w:p w:rsidR="003C39A7" w:rsidRPr="00F730DF" w:rsidRDefault="003C39A7" w:rsidP="00261D38">
      <w:r w:rsidRPr="00F730DF">
        <w:t xml:space="preserve">М.П. </w:t>
      </w:r>
      <w:r>
        <w:t>(при наличии)</w:t>
      </w:r>
      <w:r w:rsidRPr="00F730DF">
        <w:t xml:space="preserve">                             ________________________                ___________________________</w:t>
      </w:r>
    </w:p>
    <w:p w:rsidR="003C39A7" w:rsidRPr="00F730DF" w:rsidRDefault="003C39A7" w:rsidP="00261D38">
      <w:pPr>
        <w:jc w:val="both"/>
      </w:pPr>
      <w:r w:rsidRPr="00F730DF">
        <w:t xml:space="preserve">                                              (дата, подпись)                                  (Ф.И.О. заявителя)   </w:t>
      </w:r>
    </w:p>
    <w:p w:rsidR="003C39A7" w:rsidRPr="00F730DF" w:rsidRDefault="003C39A7" w:rsidP="00261D38">
      <w:pPr>
        <w:pStyle w:val="Bodytext30"/>
        <w:shd w:val="clear" w:color="auto" w:fill="auto"/>
        <w:spacing w:line="230" w:lineRule="exact"/>
        <w:ind w:left="4420"/>
        <w:jc w:val="right"/>
      </w:pPr>
    </w:p>
    <w:p w:rsidR="003C39A7" w:rsidRPr="00F730DF" w:rsidRDefault="003C39A7" w:rsidP="00261D38">
      <w:pPr>
        <w:pStyle w:val="Bodytext30"/>
        <w:shd w:val="clear" w:color="auto" w:fill="auto"/>
        <w:spacing w:line="230" w:lineRule="exact"/>
      </w:pPr>
    </w:p>
    <w:p w:rsidR="003C39A7" w:rsidRPr="00F730DF" w:rsidRDefault="003C39A7" w:rsidP="00261D38">
      <w:pPr>
        <w:pStyle w:val="Bodytext30"/>
        <w:shd w:val="clear" w:color="auto" w:fill="auto"/>
        <w:spacing w:line="230" w:lineRule="exact"/>
        <w:ind w:left="4420"/>
        <w:jc w:val="right"/>
        <w:sectPr w:rsidR="003C39A7" w:rsidRPr="00F730DF" w:rsidSect="0003249B">
          <w:pgSz w:w="11906" w:h="16838" w:code="9"/>
          <w:pgMar w:top="1077" w:right="567" w:bottom="567" w:left="1701" w:header="720" w:footer="720" w:gutter="0"/>
          <w:pgNumType w:start="1"/>
          <w:cols w:space="720"/>
          <w:titlePg/>
        </w:sectPr>
      </w:pPr>
    </w:p>
    <w:p w:rsidR="003C39A7" w:rsidRPr="00F730DF" w:rsidRDefault="003C39A7" w:rsidP="00261D38">
      <w:pPr>
        <w:autoSpaceDE w:val="0"/>
        <w:autoSpaceDN w:val="0"/>
        <w:adjustRightInd w:val="0"/>
        <w:ind w:left="5670"/>
        <w:rPr>
          <w:sz w:val="22"/>
          <w:szCs w:val="22"/>
        </w:rPr>
      </w:pPr>
      <w:r w:rsidRPr="003F753E">
        <w:rPr>
          <w:sz w:val="22"/>
          <w:szCs w:val="22"/>
        </w:rPr>
        <w:t>Приложение 3</w:t>
      </w:r>
    </w:p>
    <w:p w:rsidR="003C39A7" w:rsidRPr="00F730DF" w:rsidRDefault="003C39A7" w:rsidP="00261D38">
      <w:pPr>
        <w:spacing w:after="240"/>
        <w:ind w:left="5670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Pr="00F730DF">
        <w:rPr>
          <w:sz w:val="22"/>
          <w:szCs w:val="22"/>
        </w:rPr>
        <w:t>Административному регламенту</w:t>
      </w:r>
    </w:p>
    <w:p w:rsidR="003C39A7" w:rsidRPr="00F730DF" w:rsidRDefault="003C39A7" w:rsidP="00261D38">
      <w:pPr>
        <w:jc w:val="center"/>
        <w:rPr>
          <w:sz w:val="16"/>
          <w:szCs w:val="16"/>
        </w:rPr>
      </w:pPr>
    </w:p>
    <w:p w:rsidR="003C39A7" w:rsidRPr="00B77434" w:rsidRDefault="003C39A7" w:rsidP="00261D38">
      <w:pPr>
        <w:jc w:val="center"/>
      </w:pPr>
      <w:r w:rsidRPr="00B77434">
        <w:t xml:space="preserve">РАЗРЕШЕНИЕ  № ______ от _______     </w:t>
      </w:r>
    </w:p>
    <w:p w:rsidR="003C39A7" w:rsidRPr="00B77434" w:rsidRDefault="003C39A7" w:rsidP="00261D38">
      <w:pPr>
        <w:jc w:val="center"/>
      </w:pPr>
      <w:r w:rsidRPr="00B77434">
        <w:t xml:space="preserve">на осуществление земляных работ </w:t>
      </w:r>
    </w:p>
    <w:p w:rsidR="003C39A7" w:rsidRPr="00B77434" w:rsidRDefault="003C39A7" w:rsidP="00261D38">
      <w:pPr>
        <w:ind w:firstLine="709"/>
      </w:pPr>
      <w:r w:rsidRPr="00B77434">
        <w:t>Выдано ___________________________________________________________</w:t>
      </w:r>
    </w:p>
    <w:p w:rsidR="003C39A7" w:rsidRPr="00B77434" w:rsidRDefault="003C39A7" w:rsidP="00261D38">
      <w:r w:rsidRPr="00B77434">
        <w:t xml:space="preserve">                                                             (наименование юридического или ФИО физического лица)</w:t>
      </w:r>
    </w:p>
    <w:p w:rsidR="003C39A7" w:rsidRPr="00B77434" w:rsidRDefault="003C39A7" w:rsidP="00261D38">
      <w:r w:rsidRPr="00B77434">
        <w:t>на основании заявления и проектной документации на осуществление земляных работ</w:t>
      </w:r>
      <w:r w:rsidRPr="00B77434">
        <w:rPr>
          <w:b/>
        </w:rPr>
        <w:t xml:space="preserve"> </w:t>
      </w:r>
      <w:r w:rsidRPr="00B77434">
        <w:t>___________________________________________________________________</w:t>
      </w:r>
    </w:p>
    <w:p w:rsidR="003C39A7" w:rsidRPr="00B77434" w:rsidRDefault="003C39A7" w:rsidP="00261D38">
      <w:r w:rsidRPr="00B77434">
        <w:t xml:space="preserve">                                                       (характер и вид осуществляемых работ, наименование объекта)</w:t>
      </w:r>
    </w:p>
    <w:p w:rsidR="003C39A7" w:rsidRPr="00B77434" w:rsidRDefault="003C39A7" w:rsidP="00261D38">
      <w:r w:rsidRPr="00B77434">
        <w:t>____________________________________________________________________________________________________________________</w:t>
      </w:r>
    </w:p>
    <w:p w:rsidR="003C39A7" w:rsidRPr="00B77434" w:rsidRDefault="003C39A7" w:rsidP="00261D38">
      <w:pPr>
        <w:jc w:val="both"/>
        <w:rPr>
          <w:i/>
        </w:rPr>
      </w:pPr>
      <w:r w:rsidRPr="00B77434">
        <w:t xml:space="preserve">   </w:t>
      </w:r>
    </w:p>
    <w:p w:rsidR="003C39A7" w:rsidRPr="00B77434" w:rsidRDefault="003C39A7" w:rsidP="00261D38">
      <w:pPr>
        <w:ind w:firstLine="720"/>
        <w:rPr>
          <w:i/>
        </w:rPr>
      </w:pPr>
      <w:r w:rsidRPr="00B77434">
        <w:t xml:space="preserve">Место производства работ: ____________________________________________   </w:t>
      </w:r>
    </w:p>
    <w:p w:rsidR="003C39A7" w:rsidRPr="00B77434" w:rsidRDefault="003C39A7" w:rsidP="00261D38">
      <w:pPr>
        <w:ind w:firstLine="720"/>
        <w:jc w:val="both"/>
      </w:pPr>
      <w:r w:rsidRPr="00B77434">
        <w:t>Перечень элементов нарушаемого благоустройства: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693"/>
        <w:gridCol w:w="2693"/>
      </w:tblGrid>
      <w:tr w:rsidR="003C39A7" w:rsidRPr="00B77434" w:rsidTr="00352CD0">
        <w:tc>
          <w:tcPr>
            <w:tcW w:w="2977" w:type="dxa"/>
          </w:tcPr>
          <w:p w:rsidR="003C39A7" w:rsidRPr="00B77434" w:rsidRDefault="003C39A7" w:rsidP="00352CD0">
            <w:r w:rsidRPr="00B77434">
              <w:t xml:space="preserve">проезжая часть дороги </w:t>
            </w:r>
          </w:p>
        </w:tc>
        <w:tc>
          <w:tcPr>
            <w:tcW w:w="2693" w:type="dxa"/>
          </w:tcPr>
          <w:p w:rsidR="003C39A7" w:rsidRPr="00B77434" w:rsidRDefault="003C39A7" w:rsidP="00352CD0">
            <w:r w:rsidRPr="00B77434">
              <w:t xml:space="preserve">а/бетонная площадка </w:t>
            </w:r>
          </w:p>
        </w:tc>
        <w:tc>
          <w:tcPr>
            <w:tcW w:w="2693" w:type="dxa"/>
          </w:tcPr>
          <w:p w:rsidR="003C39A7" w:rsidRPr="00B77434" w:rsidRDefault="003C39A7" w:rsidP="00352CD0">
            <w:r w:rsidRPr="00B77434">
              <w:t xml:space="preserve">МАФ, в т.ч. ограждения  </w:t>
            </w:r>
          </w:p>
        </w:tc>
      </w:tr>
      <w:tr w:rsidR="003C39A7" w:rsidRPr="00B77434" w:rsidTr="00352CD0">
        <w:tc>
          <w:tcPr>
            <w:tcW w:w="2977" w:type="dxa"/>
          </w:tcPr>
          <w:p w:rsidR="003C39A7" w:rsidRPr="00B77434" w:rsidRDefault="003C39A7" w:rsidP="00352CD0">
            <w:r w:rsidRPr="00B77434">
              <w:t>парковочный карман</w:t>
            </w:r>
          </w:p>
        </w:tc>
        <w:tc>
          <w:tcPr>
            <w:tcW w:w="2693" w:type="dxa"/>
          </w:tcPr>
          <w:p w:rsidR="003C39A7" w:rsidRPr="00B77434" w:rsidRDefault="003C39A7" w:rsidP="00352CD0">
            <w:r w:rsidRPr="00B77434">
              <w:t>отмостка</w:t>
            </w:r>
          </w:p>
        </w:tc>
        <w:tc>
          <w:tcPr>
            <w:tcW w:w="2693" w:type="dxa"/>
          </w:tcPr>
          <w:p w:rsidR="003C39A7" w:rsidRPr="00B77434" w:rsidRDefault="003C39A7" w:rsidP="00352CD0">
            <w:r w:rsidRPr="00B77434">
              <w:t xml:space="preserve">пустырь                 </w:t>
            </w:r>
          </w:p>
        </w:tc>
      </w:tr>
      <w:tr w:rsidR="003C39A7" w:rsidRPr="00B77434" w:rsidTr="00352CD0">
        <w:tc>
          <w:tcPr>
            <w:tcW w:w="2977" w:type="dxa"/>
          </w:tcPr>
          <w:p w:rsidR="003C39A7" w:rsidRPr="00B77434" w:rsidRDefault="003C39A7" w:rsidP="00352CD0">
            <w:r w:rsidRPr="00B77434">
              <w:t xml:space="preserve">внутридворовый проезд  </w:t>
            </w:r>
          </w:p>
        </w:tc>
        <w:tc>
          <w:tcPr>
            <w:tcW w:w="2693" w:type="dxa"/>
          </w:tcPr>
          <w:p w:rsidR="003C39A7" w:rsidRPr="00B77434" w:rsidRDefault="003C39A7" w:rsidP="00352CD0">
            <w:r w:rsidRPr="00B77434">
              <w:t>бордюрный камень</w:t>
            </w:r>
          </w:p>
        </w:tc>
        <w:tc>
          <w:tcPr>
            <w:tcW w:w="2693" w:type="dxa"/>
          </w:tcPr>
          <w:p w:rsidR="003C39A7" w:rsidRPr="00B77434" w:rsidRDefault="003C39A7" w:rsidP="00352CD0">
            <w:r w:rsidRPr="00B77434">
              <w:t xml:space="preserve">зеленые насаждения       </w:t>
            </w:r>
          </w:p>
        </w:tc>
      </w:tr>
      <w:tr w:rsidR="003C39A7" w:rsidRPr="00B77434" w:rsidTr="00352CD0">
        <w:tc>
          <w:tcPr>
            <w:tcW w:w="2977" w:type="dxa"/>
          </w:tcPr>
          <w:p w:rsidR="003C39A7" w:rsidRPr="00B77434" w:rsidRDefault="003C39A7" w:rsidP="00352CD0">
            <w:r w:rsidRPr="00B77434">
              <w:t xml:space="preserve">пешеходный тротуар         </w:t>
            </w:r>
          </w:p>
        </w:tc>
        <w:tc>
          <w:tcPr>
            <w:tcW w:w="2693" w:type="dxa"/>
          </w:tcPr>
          <w:p w:rsidR="003C39A7" w:rsidRPr="00B77434" w:rsidRDefault="003C39A7" w:rsidP="00352CD0">
            <w:r w:rsidRPr="00B77434">
              <w:t>газон</w:t>
            </w:r>
          </w:p>
        </w:tc>
        <w:tc>
          <w:tcPr>
            <w:tcW w:w="2693" w:type="dxa"/>
          </w:tcPr>
          <w:p w:rsidR="003C39A7" w:rsidRPr="00B77434" w:rsidRDefault="003C39A7" w:rsidP="00352CD0"/>
        </w:tc>
      </w:tr>
      <w:tr w:rsidR="003C39A7" w:rsidRPr="00B77434" w:rsidTr="00352CD0">
        <w:tc>
          <w:tcPr>
            <w:tcW w:w="2977" w:type="dxa"/>
          </w:tcPr>
          <w:p w:rsidR="003C39A7" w:rsidRPr="00B77434" w:rsidRDefault="003C39A7" w:rsidP="00352CD0"/>
        </w:tc>
        <w:tc>
          <w:tcPr>
            <w:tcW w:w="2693" w:type="dxa"/>
          </w:tcPr>
          <w:p w:rsidR="003C39A7" w:rsidRPr="00B77434" w:rsidRDefault="003C39A7" w:rsidP="00352CD0"/>
        </w:tc>
        <w:tc>
          <w:tcPr>
            <w:tcW w:w="2693" w:type="dxa"/>
          </w:tcPr>
          <w:p w:rsidR="003C39A7" w:rsidRPr="00B77434" w:rsidRDefault="003C39A7" w:rsidP="00352CD0"/>
        </w:tc>
      </w:tr>
    </w:tbl>
    <w:p w:rsidR="003C39A7" w:rsidRPr="00B77434" w:rsidRDefault="003C39A7" w:rsidP="00261D38">
      <w:pPr>
        <w:ind w:firstLine="720"/>
        <w:jc w:val="both"/>
      </w:pPr>
      <w:r w:rsidRPr="00B77434">
        <w:t>Особые условия при производстве работ: ________________________________</w:t>
      </w:r>
    </w:p>
    <w:p w:rsidR="003C39A7" w:rsidRPr="00B77434" w:rsidRDefault="003C39A7" w:rsidP="00261D38">
      <w:pPr>
        <w:jc w:val="both"/>
        <w:rPr>
          <w:i/>
        </w:rPr>
      </w:pPr>
      <w:r w:rsidRPr="00B77434">
        <w:t xml:space="preserve">______________________________________________________________________________________________________________________________________________  </w:t>
      </w:r>
    </w:p>
    <w:p w:rsidR="003C39A7" w:rsidRPr="00B77434" w:rsidRDefault="003C39A7" w:rsidP="00261D38">
      <w:pPr>
        <w:jc w:val="center"/>
      </w:pPr>
    </w:p>
    <w:p w:rsidR="003C39A7" w:rsidRPr="00B77434" w:rsidRDefault="003C39A7" w:rsidP="00261D38">
      <w:pPr>
        <w:jc w:val="center"/>
      </w:pPr>
      <w:r w:rsidRPr="00B77434">
        <w:t>Сроки проведения работ:</w:t>
      </w:r>
    </w:p>
    <w:p w:rsidR="003C39A7" w:rsidRPr="00B77434" w:rsidRDefault="003C39A7" w:rsidP="00261D38">
      <w:pPr>
        <w:jc w:val="both"/>
      </w:pPr>
      <w:r w:rsidRPr="00B77434">
        <w:t xml:space="preserve">Начало работ                                                                                              _________________ </w:t>
      </w:r>
    </w:p>
    <w:p w:rsidR="003C39A7" w:rsidRPr="00B77434" w:rsidRDefault="003C39A7" w:rsidP="00261D38">
      <w:pPr>
        <w:jc w:val="both"/>
      </w:pPr>
      <w:r w:rsidRPr="00B77434">
        <w:t xml:space="preserve">                                                                     </w:t>
      </w:r>
    </w:p>
    <w:p w:rsidR="003C39A7" w:rsidRPr="00B77434" w:rsidRDefault="003C39A7" w:rsidP="00261D38">
      <w:pPr>
        <w:jc w:val="both"/>
      </w:pPr>
      <w:r w:rsidRPr="00B77434">
        <w:t>Окончание работ</w:t>
      </w:r>
      <w:r w:rsidRPr="00B77434">
        <w:tab/>
      </w:r>
      <w:r w:rsidRPr="00B77434">
        <w:tab/>
      </w:r>
      <w:r w:rsidRPr="00B77434">
        <w:tab/>
      </w:r>
      <w:r w:rsidRPr="00B77434">
        <w:tab/>
      </w:r>
      <w:r w:rsidRPr="00B77434">
        <w:tab/>
      </w:r>
      <w:r w:rsidRPr="00B77434">
        <w:tab/>
      </w:r>
      <w:r w:rsidRPr="00B77434">
        <w:tab/>
      </w:r>
      <w:r w:rsidRPr="00B77434">
        <w:tab/>
        <w:t>_________________</w:t>
      </w:r>
    </w:p>
    <w:p w:rsidR="003C39A7" w:rsidRPr="00B77434" w:rsidRDefault="003C39A7" w:rsidP="00261D38">
      <w:pPr>
        <w:jc w:val="both"/>
      </w:pPr>
    </w:p>
    <w:p w:rsidR="003C39A7" w:rsidRPr="00B77434" w:rsidRDefault="003C39A7" w:rsidP="00261D38">
      <w:pPr>
        <w:jc w:val="both"/>
      </w:pPr>
      <w:r w:rsidRPr="00B77434">
        <w:t xml:space="preserve">Восстановление благоустройства во временном варианте                _____________________                                                               </w:t>
      </w:r>
    </w:p>
    <w:p w:rsidR="003C39A7" w:rsidRPr="00B77434" w:rsidRDefault="003C39A7" w:rsidP="00261D38">
      <w:pPr>
        <w:jc w:val="both"/>
      </w:pPr>
    </w:p>
    <w:p w:rsidR="003C39A7" w:rsidRPr="00B77434" w:rsidRDefault="003C39A7" w:rsidP="00261D38">
      <w:pPr>
        <w:jc w:val="both"/>
      </w:pPr>
      <w:r w:rsidRPr="00B77434">
        <w:t xml:space="preserve">Восстановление благоустройства в полном объеме                           ___________________                                                         </w:t>
      </w:r>
    </w:p>
    <w:p w:rsidR="003C39A7" w:rsidRPr="00B77434" w:rsidRDefault="003C39A7" w:rsidP="00261D38">
      <w:pPr>
        <w:jc w:val="both"/>
      </w:pPr>
      <w:r w:rsidRPr="00B77434">
        <w:t xml:space="preserve">                                                                                                                                             </w:t>
      </w:r>
    </w:p>
    <w:p w:rsidR="003C39A7" w:rsidRPr="00B77434" w:rsidRDefault="003C39A7" w:rsidP="00261D38">
      <w:pPr>
        <w:ind w:firstLine="720"/>
      </w:pPr>
      <w:r w:rsidRPr="00B77434">
        <w:t>Ответственный   за  условия  производства   работ: _________________________ _______________________________________________________________________</w:t>
      </w:r>
    </w:p>
    <w:p w:rsidR="003C39A7" w:rsidRPr="00B77434" w:rsidRDefault="003C39A7" w:rsidP="00261D38">
      <w:r w:rsidRPr="00B77434">
        <w:t xml:space="preserve">                                                                (Ф.И.О., должность,  наименование организации)</w:t>
      </w:r>
    </w:p>
    <w:p w:rsidR="003C39A7" w:rsidRPr="00B77434" w:rsidRDefault="003C39A7" w:rsidP="00261D38"/>
    <w:p w:rsidR="003C39A7" w:rsidRPr="00B77434" w:rsidRDefault="003C39A7" w:rsidP="00261D38"/>
    <w:p w:rsidR="003C39A7" w:rsidRPr="00B77434" w:rsidRDefault="003C39A7" w:rsidP="00261D38">
      <w:r w:rsidRPr="00B77434">
        <w:t>М.П.            Разрешение подготовил      ________________________________________</w:t>
      </w:r>
    </w:p>
    <w:p w:rsidR="003C39A7" w:rsidRPr="00B77434" w:rsidRDefault="003C39A7" w:rsidP="00261D38">
      <w:r w:rsidRPr="00B77434">
        <w:t xml:space="preserve">                                                                                                                    (подпись, Ф.И.О.)</w:t>
      </w:r>
    </w:p>
    <w:p w:rsidR="003C39A7" w:rsidRPr="00B77434" w:rsidRDefault="003C39A7" w:rsidP="00261D38">
      <w:r w:rsidRPr="00B77434">
        <w:t xml:space="preserve">                      Разрешение выдал          __________________________________________</w:t>
      </w:r>
    </w:p>
    <w:p w:rsidR="003C39A7" w:rsidRPr="00B77434" w:rsidRDefault="003C39A7" w:rsidP="00261D38">
      <w:r w:rsidRPr="00B77434">
        <w:t xml:space="preserve">                                                                                                                    ( подпись, Ф.И.О.)</w:t>
      </w:r>
    </w:p>
    <w:p w:rsidR="003C39A7" w:rsidRPr="00B77434" w:rsidRDefault="003C39A7" w:rsidP="00261D38">
      <w:pPr>
        <w:ind w:firstLine="720"/>
        <w:jc w:val="both"/>
      </w:pPr>
    </w:p>
    <w:p w:rsidR="003C39A7" w:rsidRDefault="003C39A7" w:rsidP="00261D38">
      <w:pPr>
        <w:ind w:firstLine="720"/>
        <w:jc w:val="both"/>
      </w:pPr>
      <w:r w:rsidRPr="00B77434">
        <w:t>Обязуюсь земляные   работы  производить  в соответствии  с требованиями</w:t>
      </w:r>
      <w:r>
        <w:t xml:space="preserve"> Правил благоустройства, обеспечения чистоты и порядка на территории Оленьевского сельского поселения. </w:t>
      </w:r>
      <w:r w:rsidRPr="00B77434">
        <w:t xml:space="preserve">Предупрежден об административной ответственности за нарушение требований закона </w:t>
      </w:r>
      <w:r>
        <w:t>Волгоградской</w:t>
      </w:r>
      <w:r w:rsidRPr="00B77434">
        <w:t xml:space="preserve"> области «Об администр</w:t>
      </w:r>
      <w:r>
        <w:t xml:space="preserve">ативных правонарушениях в Волгоградской </w:t>
      </w:r>
      <w:r w:rsidRPr="00B77434">
        <w:t xml:space="preserve"> области».</w:t>
      </w:r>
    </w:p>
    <w:p w:rsidR="003C39A7" w:rsidRDefault="003C39A7" w:rsidP="00261D38">
      <w:pPr>
        <w:ind w:firstLine="720"/>
        <w:jc w:val="both"/>
      </w:pPr>
    </w:p>
    <w:p w:rsidR="003C39A7" w:rsidRPr="00B77434" w:rsidRDefault="003C39A7" w:rsidP="00261D38">
      <w:pPr>
        <w:ind w:firstLine="720"/>
        <w:jc w:val="both"/>
      </w:pPr>
    </w:p>
    <w:p w:rsidR="003C39A7" w:rsidRPr="00B77434" w:rsidRDefault="003C39A7" w:rsidP="00261D38">
      <w:pPr>
        <w:ind w:left="720" w:firstLine="720"/>
      </w:pPr>
      <w:r w:rsidRPr="00B77434">
        <w:t>Разрешение получил         ________________________________________</w:t>
      </w:r>
    </w:p>
    <w:p w:rsidR="003C39A7" w:rsidRPr="00B77434" w:rsidRDefault="003C39A7" w:rsidP="00261D38">
      <w:r w:rsidRPr="00B77434">
        <w:t xml:space="preserve">                                                                                                                    (дата, подпись, Ф.И.О.)</w:t>
      </w:r>
    </w:p>
    <w:p w:rsidR="003C39A7" w:rsidRPr="00B77434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sectPr w:rsidR="003C39A7" w:rsidRPr="00B77434" w:rsidSect="0003249B">
          <w:pgSz w:w="11906" w:h="16838" w:code="9"/>
          <w:pgMar w:top="1077" w:right="567" w:bottom="567" w:left="1701" w:header="720" w:footer="720" w:gutter="0"/>
          <w:pgNumType w:start="1"/>
          <w:cols w:space="720"/>
          <w:titlePg/>
        </w:sectPr>
      </w:pPr>
      <w:r w:rsidRPr="00B77434">
        <w:tab/>
      </w:r>
    </w:p>
    <w:p w:rsidR="003C39A7" w:rsidRPr="00B77434" w:rsidRDefault="003C39A7" w:rsidP="00261D38">
      <w:pPr>
        <w:autoSpaceDE w:val="0"/>
        <w:autoSpaceDN w:val="0"/>
        <w:adjustRightInd w:val="0"/>
        <w:ind w:left="5670"/>
      </w:pPr>
      <w:r w:rsidRPr="00B77434">
        <w:t>Приложение 4</w:t>
      </w:r>
    </w:p>
    <w:p w:rsidR="003C39A7" w:rsidRPr="00F730DF" w:rsidRDefault="003C39A7" w:rsidP="00261D38">
      <w:pPr>
        <w:widowControl w:val="0"/>
        <w:autoSpaceDE w:val="0"/>
        <w:autoSpaceDN w:val="0"/>
        <w:adjustRightInd w:val="0"/>
        <w:ind w:left="5670"/>
        <w:rPr>
          <w:sz w:val="26"/>
          <w:szCs w:val="26"/>
        </w:rPr>
      </w:pPr>
      <w:r w:rsidRPr="00F730DF">
        <w:rPr>
          <w:sz w:val="22"/>
          <w:szCs w:val="22"/>
        </w:rPr>
        <w:t>к Административному регламенту</w:t>
      </w:r>
    </w:p>
    <w:p w:rsidR="003C39A7" w:rsidRPr="00F730DF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C39A7" w:rsidRPr="00F730DF" w:rsidRDefault="003C39A7" w:rsidP="00261D38">
      <w:pPr>
        <w:widowControl w:val="0"/>
        <w:tabs>
          <w:tab w:val="left" w:pos="3210"/>
          <w:tab w:val="right" w:pos="5886"/>
          <w:tab w:val="left" w:pos="5976"/>
          <w:tab w:val="right" w:pos="7536"/>
        </w:tabs>
        <w:autoSpaceDE w:val="0"/>
        <w:autoSpaceDN w:val="0"/>
        <w:adjustRightInd w:val="0"/>
        <w:spacing w:before="409"/>
        <w:jc w:val="center"/>
        <w:rPr>
          <w:b/>
          <w:bCs w:val="0"/>
        </w:rPr>
      </w:pPr>
      <w:r w:rsidRPr="00F730DF">
        <w:rPr>
          <w:b/>
          <w:bCs w:val="0"/>
        </w:rPr>
        <w:t>ОТКАЗ  №  _______</w:t>
      </w:r>
      <w:r w:rsidRPr="00F730DF">
        <w:t xml:space="preserve">   от  ___________</w:t>
      </w:r>
    </w:p>
    <w:p w:rsidR="003C39A7" w:rsidRPr="00F730DF" w:rsidRDefault="003C39A7" w:rsidP="00261D38">
      <w:pPr>
        <w:jc w:val="center"/>
      </w:pPr>
      <w:r w:rsidRPr="00F730DF">
        <w:tab/>
        <w:t>в выдаче (продлении) разрешения на право осуществления земляных работ</w:t>
      </w:r>
    </w:p>
    <w:p w:rsidR="003C39A7" w:rsidRPr="00F730DF" w:rsidRDefault="003C39A7" w:rsidP="00261D38"/>
    <w:p w:rsidR="003C39A7" w:rsidRPr="00F730DF" w:rsidRDefault="003C39A7" w:rsidP="00261D38">
      <w:r w:rsidRPr="00F730DF">
        <w:t xml:space="preserve">           </w:t>
      </w:r>
    </w:p>
    <w:p w:rsidR="003C39A7" w:rsidRPr="00F730DF" w:rsidRDefault="003C39A7" w:rsidP="00261D38">
      <w:r w:rsidRPr="00F730DF">
        <w:t xml:space="preserve">          ЗАЯВИТЕЛЮ _______________________________________________________</w:t>
      </w:r>
    </w:p>
    <w:p w:rsidR="003C39A7" w:rsidRPr="00F730DF" w:rsidRDefault="003C39A7" w:rsidP="00261D38">
      <w:pPr>
        <w:jc w:val="center"/>
      </w:pPr>
      <w:r w:rsidRPr="00F730DF">
        <w:rPr>
          <w:sz w:val="18"/>
          <w:szCs w:val="18"/>
        </w:rPr>
        <w:t xml:space="preserve">                                                          (наименование юридического или физического лица)</w:t>
      </w:r>
      <w:r w:rsidRPr="00F730DF">
        <w:t xml:space="preserve">            </w:t>
      </w:r>
    </w:p>
    <w:p w:rsidR="003C39A7" w:rsidRPr="00F730DF" w:rsidRDefault="003C39A7" w:rsidP="00261D38">
      <w:pPr>
        <w:rPr>
          <w:sz w:val="26"/>
        </w:rPr>
      </w:pPr>
      <w:r w:rsidRPr="00F730DF">
        <w:t xml:space="preserve">на осуществление земляных работ:  </w:t>
      </w:r>
      <w:r w:rsidRPr="00F730DF">
        <w:rPr>
          <w:sz w:val="26"/>
        </w:rPr>
        <w:t>______________________________________________</w:t>
      </w:r>
    </w:p>
    <w:p w:rsidR="003C39A7" w:rsidRPr="00F730DF" w:rsidRDefault="003C39A7" w:rsidP="00261D38">
      <w:pPr>
        <w:rPr>
          <w:sz w:val="18"/>
          <w:szCs w:val="18"/>
        </w:rPr>
      </w:pPr>
      <w:r w:rsidRPr="00F730DF">
        <w:rPr>
          <w:sz w:val="18"/>
          <w:szCs w:val="18"/>
        </w:rPr>
        <w:t xml:space="preserve">                                                                                                         (характер и вид производимых работ)</w:t>
      </w:r>
    </w:p>
    <w:p w:rsidR="003C39A7" w:rsidRPr="00F730DF" w:rsidRDefault="003C39A7" w:rsidP="00261D38">
      <w:pPr>
        <w:rPr>
          <w:sz w:val="26"/>
        </w:rPr>
      </w:pPr>
      <w:r w:rsidRPr="00F730DF">
        <w:rPr>
          <w:sz w:val="26"/>
        </w:rPr>
        <w:t>__________________________________________________________________________</w:t>
      </w:r>
    </w:p>
    <w:p w:rsidR="003C39A7" w:rsidRPr="00F730DF" w:rsidRDefault="003C39A7" w:rsidP="00261D38">
      <w:r w:rsidRPr="00F730DF">
        <w:rPr>
          <w:sz w:val="18"/>
          <w:szCs w:val="18"/>
        </w:rPr>
        <w:t xml:space="preserve">                                                                                                         (наименование объекта)</w:t>
      </w:r>
    </w:p>
    <w:p w:rsidR="003C39A7" w:rsidRPr="00F730DF" w:rsidRDefault="003C39A7" w:rsidP="00261D38">
      <w:r w:rsidRPr="00F730DF">
        <w:tab/>
        <w:t xml:space="preserve">     Место производства работ:</w:t>
      </w:r>
      <w:r w:rsidRPr="00F730DF">
        <w:tab/>
        <w:t xml:space="preserve">        __________________________________</w:t>
      </w:r>
    </w:p>
    <w:p w:rsidR="003C39A7" w:rsidRPr="00F730DF" w:rsidRDefault="003C39A7" w:rsidP="00261D38"/>
    <w:p w:rsidR="003C39A7" w:rsidRPr="00F730DF" w:rsidRDefault="003C39A7" w:rsidP="00261D38">
      <w:r w:rsidRPr="00F730DF">
        <w:t xml:space="preserve">           Причины отказа:___________________________________________________________</w:t>
      </w:r>
    </w:p>
    <w:p w:rsidR="003C39A7" w:rsidRPr="00F730DF" w:rsidRDefault="003C39A7" w:rsidP="00261D38"/>
    <w:p w:rsidR="003C39A7" w:rsidRPr="00F730DF" w:rsidRDefault="003C39A7" w:rsidP="00261D38">
      <w:r w:rsidRPr="00F730DF">
        <w:t>_______________________________________________________________________________</w:t>
      </w:r>
    </w:p>
    <w:p w:rsidR="003C39A7" w:rsidRPr="00F730DF" w:rsidRDefault="003C39A7" w:rsidP="00261D38"/>
    <w:p w:rsidR="003C39A7" w:rsidRPr="00F730DF" w:rsidRDefault="003C39A7" w:rsidP="00261D38">
      <w:r w:rsidRPr="00F730DF">
        <w:t xml:space="preserve">  ______________________________________________________________________</w:t>
      </w:r>
    </w:p>
    <w:p w:rsidR="003C39A7" w:rsidRPr="00F730DF" w:rsidRDefault="003C39A7" w:rsidP="00261D38">
      <w:pPr>
        <w:jc w:val="right"/>
      </w:pPr>
      <w:r w:rsidRPr="00F730DF">
        <w:tab/>
      </w:r>
    </w:p>
    <w:p w:rsidR="003C39A7" w:rsidRPr="00F730DF" w:rsidRDefault="003C39A7" w:rsidP="00261D38">
      <w:pPr>
        <w:widowControl w:val="0"/>
        <w:tabs>
          <w:tab w:val="left" w:pos="2361"/>
          <w:tab w:val="left" w:pos="7337"/>
          <w:tab w:val="left" w:pos="9302"/>
        </w:tabs>
        <w:autoSpaceDE w:val="0"/>
        <w:autoSpaceDN w:val="0"/>
        <w:adjustRightInd w:val="0"/>
        <w:spacing w:before="201"/>
      </w:pPr>
    </w:p>
    <w:p w:rsidR="003C39A7" w:rsidRPr="00F730DF" w:rsidRDefault="003C39A7" w:rsidP="00261D38">
      <w:pPr>
        <w:widowControl w:val="0"/>
        <w:tabs>
          <w:tab w:val="left" w:pos="2361"/>
          <w:tab w:val="left" w:pos="7337"/>
          <w:tab w:val="left" w:pos="9302"/>
        </w:tabs>
        <w:autoSpaceDE w:val="0"/>
        <w:autoSpaceDN w:val="0"/>
        <w:adjustRightInd w:val="0"/>
        <w:spacing w:before="201"/>
      </w:pPr>
    </w:p>
    <w:p w:rsidR="003C39A7" w:rsidRPr="00F730DF" w:rsidRDefault="003C39A7" w:rsidP="00261D38">
      <w:pPr>
        <w:widowControl w:val="0"/>
        <w:tabs>
          <w:tab w:val="left" w:pos="2361"/>
          <w:tab w:val="left" w:pos="7337"/>
          <w:tab w:val="left" w:pos="9302"/>
        </w:tabs>
        <w:autoSpaceDE w:val="0"/>
        <w:autoSpaceDN w:val="0"/>
        <w:adjustRightInd w:val="0"/>
        <w:spacing w:before="201"/>
      </w:pPr>
      <w:r w:rsidRPr="00F730DF">
        <w:t>МП                          Отказ подготовил         ___________________________________________</w:t>
      </w:r>
    </w:p>
    <w:p w:rsidR="003C39A7" w:rsidRPr="00F730DF" w:rsidRDefault="003C39A7" w:rsidP="00261D38">
      <w:pPr>
        <w:rPr>
          <w:sz w:val="18"/>
          <w:szCs w:val="18"/>
        </w:rPr>
      </w:pPr>
      <w:r w:rsidRPr="00F730DF">
        <w:rPr>
          <w:sz w:val="18"/>
          <w:szCs w:val="18"/>
        </w:rPr>
        <w:t xml:space="preserve">                                                                                                                               (подпись, Ф.И.О.)    </w:t>
      </w:r>
    </w:p>
    <w:p w:rsidR="003C39A7" w:rsidRPr="00F730DF" w:rsidRDefault="003C39A7" w:rsidP="00261D38">
      <w:pPr>
        <w:widowControl w:val="0"/>
        <w:tabs>
          <w:tab w:val="left" w:pos="2361"/>
          <w:tab w:val="left" w:pos="7337"/>
          <w:tab w:val="left" w:pos="9302"/>
        </w:tabs>
        <w:autoSpaceDE w:val="0"/>
        <w:autoSpaceDN w:val="0"/>
        <w:adjustRightInd w:val="0"/>
        <w:spacing w:before="201"/>
      </w:pPr>
      <w:r w:rsidRPr="00F730DF">
        <w:t xml:space="preserve">                                 Отказ выдал                  ___________________________________________</w:t>
      </w:r>
    </w:p>
    <w:p w:rsidR="003C39A7" w:rsidRPr="00F730DF" w:rsidRDefault="003C39A7" w:rsidP="00261D38">
      <w:pPr>
        <w:rPr>
          <w:sz w:val="18"/>
          <w:szCs w:val="18"/>
        </w:rPr>
      </w:pPr>
      <w:r w:rsidRPr="00F730DF">
        <w:rPr>
          <w:sz w:val="18"/>
          <w:szCs w:val="18"/>
        </w:rPr>
        <w:t xml:space="preserve">                                                                                                                                  (подпись, Ф.И.О.)    </w:t>
      </w:r>
    </w:p>
    <w:p w:rsidR="003C39A7" w:rsidRPr="00F730DF" w:rsidRDefault="003C39A7" w:rsidP="00261D38">
      <w:pPr>
        <w:widowControl w:val="0"/>
        <w:tabs>
          <w:tab w:val="left" w:pos="2361"/>
          <w:tab w:val="left" w:pos="7337"/>
          <w:tab w:val="left" w:pos="9302"/>
        </w:tabs>
        <w:autoSpaceDE w:val="0"/>
        <w:autoSpaceDN w:val="0"/>
        <w:adjustRightInd w:val="0"/>
        <w:spacing w:before="201"/>
      </w:pPr>
      <w:r w:rsidRPr="00F730DF">
        <w:t xml:space="preserve">                                 Отказ получил             ____________________________________________</w:t>
      </w:r>
    </w:p>
    <w:p w:rsidR="003C39A7" w:rsidRPr="00F730DF" w:rsidRDefault="003C39A7" w:rsidP="00261D38">
      <w:pPr>
        <w:rPr>
          <w:sz w:val="18"/>
          <w:szCs w:val="18"/>
        </w:rPr>
      </w:pPr>
      <w:r w:rsidRPr="00F730DF">
        <w:rPr>
          <w:sz w:val="18"/>
          <w:szCs w:val="18"/>
        </w:rPr>
        <w:t xml:space="preserve">                                                                                                                    (дата, подпись, Ф.И.О. заявителя)    </w:t>
      </w:r>
    </w:p>
    <w:p w:rsidR="003C39A7" w:rsidRPr="00F730DF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C39A7" w:rsidRPr="00F730DF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  <w:sectPr w:rsidR="003C39A7" w:rsidRPr="00F730DF" w:rsidSect="0003249B">
          <w:pgSz w:w="11906" w:h="16838" w:code="9"/>
          <w:pgMar w:top="1077" w:right="567" w:bottom="567" w:left="1701" w:header="720" w:footer="720" w:gutter="0"/>
          <w:pgNumType w:start="1"/>
          <w:cols w:space="720"/>
          <w:titlePg/>
        </w:sectPr>
      </w:pPr>
    </w:p>
    <w:p w:rsidR="003C39A7" w:rsidRPr="00F730DF" w:rsidRDefault="003C39A7" w:rsidP="00261D38">
      <w:pPr>
        <w:autoSpaceDE w:val="0"/>
        <w:autoSpaceDN w:val="0"/>
        <w:adjustRightInd w:val="0"/>
        <w:ind w:left="5670"/>
        <w:rPr>
          <w:sz w:val="22"/>
          <w:szCs w:val="22"/>
        </w:rPr>
      </w:pPr>
      <w:r w:rsidRPr="00F730DF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5</w:t>
      </w:r>
    </w:p>
    <w:p w:rsidR="003C39A7" w:rsidRPr="00F730DF" w:rsidRDefault="003C39A7" w:rsidP="00261D38">
      <w:pPr>
        <w:widowControl w:val="0"/>
        <w:autoSpaceDE w:val="0"/>
        <w:autoSpaceDN w:val="0"/>
        <w:adjustRightInd w:val="0"/>
        <w:ind w:left="5670"/>
        <w:rPr>
          <w:sz w:val="26"/>
          <w:szCs w:val="26"/>
        </w:rPr>
      </w:pPr>
      <w:r w:rsidRPr="00F730DF">
        <w:rPr>
          <w:sz w:val="22"/>
          <w:szCs w:val="22"/>
        </w:rPr>
        <w:t>к Административному регламенту</w:t>
      </w:r>
    </w:p>
    <w:p w:rsidR="003C39A7" w:rsidRPr="00F730DF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C39A7" w:rsidRDefault="003C39A7" w:rsidP="00261D38">
      <w:pPr>
        <w:widowControl w:val="0"/>
        <w:tabs>
          <w:tab w:val="left" w:pos="3210"/>
          <w:tab w:val="right" w:pos="5886"/>
          <w:tab w:val="left" w:pos="5976"/>
          <w:tab w:val="right" w:pos="7536"/>
        </w:tabs>
        <w:autoSpaceDE w:val="0"/>
        <w:autoSpaceDN w:val="0"/>
        <w:adjustRightInd w:val="0"/>
        <w:jc w:val="center"/>
        <w:rPr>
          <w:bCs w:val="0"/>
        </w:rPr>
      </w:pPr>
    </w:p>
    <w:p w:rsidR="003C39A7" w:rsidRDefault="003C39A7" w:rsidP="00261D38">
      <w:pPr>
        <w:widowControl w:val="0"/>
        <w:tabs>
          <w:tab w:val="left" w:pos="3210"/>
          <w:tab w:val="right" w:pos="5886"/>
          <w:tab w:val="left" w:pos="5976"/>
          <w:tab w:val="right" w:pos="7536"/>
        </w:tabs>
        <w:autoSpaceDE w:val="0"/>
        <w:autoSpaceDN w:val="0"/>
        <w:adjustRightInd w:val="0"/>
        <w:jc w:val="center"/>
        <w:rPr>
          <w:bCs w:val="0"/>
        </w:rPr>
      </w:pPr>
    </w:p>
    <w:p w:rsidR="003C39A7" w:rsidRDefault="003C39A7" w:rsidP="00261D38">
      <w:pPr>
        <w:widowControl w:val="0"/>
        <w:tabs>
          <w:tab w:val="left" w:pos="3210"/>
          <w:tab w:val="right" w:pos="5886"/>
          <w:tab w:val="left" w:pos="5976"/>
          <w:tab w:val="right" w:pos="7536"/>
        </w:tabs>
        <w:autoSpaceDE w:val="0"/>
        <w:autoSpaceDN w:val="0"/>
        <w:adjustRightInd w:val="0"/>
        <w:jc w:val="center"/>
        <w:rPr>
          <w:bCs w:val="0"/>
        </w:rPr>
      </w:pPr>
    </w:p>
    <w:p w:rsidR="003C39A7" w:rsidRPr="00024A4D" w:rsidRDefault="003C39A7" w:rsidP="00261D38">
      <w:pPr>
        <w:widowControl w:val="0"/>
        <w:tabs>
          <w:tab w:val="left" w:pos="3210"/>
          <w:tab w:val="right" w:pos="5886"/>
          <w:tab w:val="left" w:pos="5976"/>
          <w:tab w:val="right" w:pos="7536"/>
        </w:tabs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024A4D">
        <w:rPr>
          <w:bCs w:val="0"/>
          <w:sz w:val="24"/>
          <w:szCs w:val="24"/>
        </w:rPr>
        <w:t>Разрешение  на продление сроков осуществления</w:t>
      </w:r>
    </w:p>
    <w:p w:rsidR="003C39A7" w:rsidRPr="00024A4D" w:rsidRDefault="003C39A7" w:rsidP="00261D38">
      <w:pPr>
        <w:widowControl w:val="0"/>
        <w:tabs>
          <w:tab w:val="left" w:pos="3210"/>
          <w:tab w:val="right" w:pos="5886"/>
          <w:tab w:val="left" w:pos="5976"/>
          <w:tab w:val="right" w:pos="7536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024A4D">
        <w:rPr>
          <w:bCs w:val="0"/>
          <w:sz w:val="24"/>
          <w:szCs w:val="24"/>
        </w:rPr>
        <w:t xml:space="preserve"> земляных работ </w:t>
      </w:r>
      <w:r w:rsidRPr="00024A4D">
        <w:rPr>
          <w:sz w:val="24"/>
          <w:szCs w:val="24"/>
        </w:rPr>
        <w:t xml:space="preserve">к разрешению на право осуществления </w:t>
      </w:r>
    </w:p>
    <w:p w:rsidR="003C39A7" w:rsidRPr="00024A4D" w:rsidRDefault="003C39A7" w:rsidP="00261D38">
      <w:pPr>
        <w:widowControl w:val="0"/>
        <w:tabs>
          <w:tab w:val="left" w:pos="3210"/>
          <w:tab w:val="right" w:pos="5886"/>
          <w:tab w:val="left" w:pos="5976"/>
          <w:tab w:val="right" w:pos="7536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024A4D">
        <w:rPr>
          <w:sz w:val="24"/>
          <w:szCs w:val="24"/>
        </w:rPr>
        <w:t xml:space="preserve">земляных работ </w:t>
      </w:r>
      <w:r w:rsidRPr="00024A4D">
        <w:rPr>
          <w:bCs w:val="0"/>
          <w:sz w:val="24"/>
          <w:szCs w:val="24"/>
        </w:rPr>
        <w:t>№  _______</w:t>
      </w:r>
      <w:r w:rsidRPr="00024A4D">
        <w:rPr>
          <w:sz w:val="24"/>
          <w:szCs w:val="24"/>
        </w:rPr>
        <w:t xml:space="preserve">   от  ___________</w:t>
      </w:r>
    </w:p>
    <w:p w:rsidR="003C39A7" w:rsidRPr="00024A4D" w:rsidRDefault="003C39A7" w:rsidP="00261D38"/>
    <w:p w:rsidR="003C39A7" w:rsidRPr="00024A4D" w:rsidRDefault="003C39A7" w:rsidP="00261D38"/>
    <w:p w:rsidR="003C39A7" w:rsidRPr="00024A4D" w:rsidRDefault="003C39A7" w:rsidP="00261D38"/>
    <w:p w:rsidR="003C39A7" w:rsidRPr="00024A4D" w:rsidRDefault="003C39A7" w:rsidP="00261D38">
      <w:r w:rsidRPr="00024A4D">
        <w:t xml:space="preserve">           </w:t>
      </w:r>
    </w:p>
    <w:p w:rsidR="003C39A7" w:rsidRPr="00024A4D" w:rsidRDefault="003C39A7" w:rsidP="00261D38">
      <w:r w:rsidRPr="00024A4D">
        <w:t xml:space="preserve">          ЗАЯВИТЕЛЮ _______________________________________________________</w:t>
      </w:r>
    </w:p>
    <w:p w:rsidR="003C39A7" w:rsidRPr="00024A4D" w:rsidRDefault="003C39A7" w:rsidP="00261D38">
      <w:pPr>
        <w:jc w:val="center"/>
      </w:pPr>
      <w:r w:rsidRPr="00024A4D">
        <w:t xml:space="preserve">                                                          (наименование юридического или физического лица)            </w:t>
      </w:r>
    </w:p>
    <w:p w:rsidR="003C39A7" w:rsidRPr="00024A4D" w:rsidRDefault="003C39A7" w:rsidP="00261D38">
      <w:r w:rsidRPr="00024A4D">
        <w:t>на осуществление земляных работ:  ______________________________________________</w:t>
      </w:r>
    </w:p>
    <w:p w:rsidR="003C39A7" w:rsidRPr="00024A4D" w:rsidRDefault="003C39A7" w:rsidP="00261D38">
      <w:r w:rsidRPr="00024A4D">
        <w:t xml:space="preserve">                                                                                                         (характер и вид производимых работ)</w:t>
      </w:r>
    </w:p>
    <w:p w:rsidR="003C39A7" w:rsidRPr="00024A4D" w:rsidRDefault="003C39A7" w:rsidP="00261D38">
      <w:r w:rsidRPr="00024A4D">
        <w:t>__________________________________________________________________________</w:t>
      </w:r>
    </w:p>
    <w:p w:rsidR="003C39A7" w:rsidRPr="00024A4D" w:rsidRDefault="003C39A7" w:rsidP="00261D38">
      <w:r w:rsidRPr="00024A4D">
        <w:t xml:space="preserve">                                                                                                         (наименование объекта)</w:t>
      </w:r>
    </w:p>
    <w:p w:rsidR="003C39A7" w:rsidRPr="00024A4D" w:rsidRDefault="003C39A7" w:rsidP="00261D38">
      <w:r w:rsidRPr="00024A4D">
        <w:tab/>
        <w:t xml:space="preserve">     Место производства работ:</w:t>
      </w:r>
      <w:r w:rsidRPr="00024A4D">
        <w:tab/>
        <w:t xml:space="preserve">        __________________________________</w:t>
      </w:r>
    </w:p>
    <w:p w:rsidR="003C39A7" w:rsidRPr="00024A4D" w:rsidRDefault="003C39A7" w:rsidP="00261D38"/>
    <w:p w:rsidR="003C39A7" w:rsidRPr="00024A4D" w:rsidRDefault="003C39A7" w:rsidP="00261D38">
      <w:r w:rsidRPr="00024A4D">
        <w:t xml:space="preserve"> Начало работ   _________________  Продлено до ______________________</w:t>
      </w:r>
    </w:p>
    <w:p w:rsidR="003C39A7" w:rsidRPr="00024A4D" w:rsidRDefault="003C39A7" w:rsidP="00261D38">
      <w:pPr>
        <w:jc w:val="both"/>
      </w:pPr>
      <w:r w:rsidRPr="00024A4D">
        <w:t xml:space="preserve">                                                                     </w:t>
      </w:r>
    </w:p>
    <w:p w:rsidR="003C39A7" w:rsidRPr="00024A4D" w:rsidRDefault="003C39A7" w:rsidP="00261D38">
      <w:pPr>
        <w:jc w:val="both"/>
      </w:pPr>
      <w:r w:rsidRPr="00024A4D">
        <w:t>Восстановление благоустройства во временном варианте   _____________________</w:t>
      </w:r>
    </w:p>
    <w:p w:rsidR="003C39A7" w:rsidRPr="00024A4D" w:rsidRDefault="003C39A7" w:rsidP="00261D38">
      <w:pPr>
        <w:jc w:val="both"/>
      </w:pPr>
      <w:r w:rsidRPr="00024A4D">
        <w:t xml:space="preserve">Продлено до ____________________________________________________                                                               </w:t>
      </w:r>
    </w:p>
    <w:p w:rsidR="003C39A7" w:rsidRPr="00024A4D" w:rsidRDefault="003C39A7" w:rsidP="00261D38">
      <w:pPr>
        <w:jc w:val="both"/>
      </w:pPr>
    </w:p>
    <w:p w:rsidR="003C39A7" w:rsidRPr="00024A4D" w:rsidRDefault="003C39A7" w:rsidP="00261D38">
      <w:pPr>
        <w:jc w:val="both"/>
      </w:pPr>
      <w:r w:rsidRPr="00024A4D">
        <w:t xml:space="preserve">Восстановление благоустройства в полном объеме   ___________________      </w:t>
      </w:r>
    </w:p>
    <w:p w:rsidR="003C39A7" w:rsidRPr="00024A4D" w:rsidRDefault="003C39A7" w:rsidP="00261D38">
      <w:pPr>
        <w:jc w:val="both"/>
      </w:pPr>
      <w:r w:rsidRPr="00024A4D">
        <w:t xml:space="preserve">Продлено до ______________________________________________                                                   </w:t>
      </w:r>
    </w:p>
    <w:p w:rsidR="003C39A7" w:rsidRPr="00024A4D" w:rsidRDefault="003C39A7" w:rsidP="00261D38">
      <w:pPr>
        <w:jc w:val="both"/>
      </w:pPr>
      <w:r w:rsidRPr="00024A4D">
        <w:t xml:space="preserve">                                                                                                                                             </w:t>
      </w:r>
    </w:p>
    <w:p w:rsidR="003C39A7" w:rsidRPr="00024A4D" w:rsidRDefault="003C39A7" w:rsidP="00261D38">
      <w:r w:rsidRPr="00024A4D">
        <w:t>Ответственный   за  условия  производства   работ: _________________________ _______________________________________________________________________</w:t>
      </w:r>
    </w:p>
    <w:p w:rsidR="003C39A7" w:rsidRPr="00024A4D" w:rsidRDefault="003C39A7" w:rsidP="00261D38">
      <w:r w:rsidRPr="00024A4D">
        <w:t xml:space="preserve">                                                                (Ф.И.О., должность,  наименование организации)</w:t>
      </w:r>
    </w:p>
    <w:p w:rsidR="003C39A7" w:rsidRPr="00024A4D" w:rsidRDefault="003C39A7" w:rsidP="00261D38"/>
    <w:p w:rsidR="003C39A7" w:rsidRDefault="003C39A7" w:rsidP="00261D38">
      <w:pPr>
        <w:rPr>
          <w:sz w:val="18"/>
          <w:szCs w:val="18"/>
        </w:rPr>
      </w:pPr>
    </w:p>
    <w:p w:rsidR="003C39A7" w:rsidRDefault="003C39A7" w:rsidP="00261D38">
      <w:pPr>
        <w:rPr>
          <w:sz w:val="18"/>
          <w:szCs w:val="18"/>
        </w:rPr>
      </w:pPr>
    </w:p>
    <w:p w:rsidR="003C39A7" w:rsidRDefault="003C39A7" w:rsidP="00261D38">
      <w:pPr>
        <w:rPr>
          <w:sz w:val="18"/>
          <w:szCs w:val="18"/>
        </w:rPr>
      </w:pPr>
    </w:p>
    <w:p w:rsidR="003C39A7" w:rsidRPr="00F730DF" w:rsidRDefault="003C39A7" w:rsidP="00261D38">
      <w:pPr>
        <w:rPr>
          <w:sz w:val="18"/>
          <w:szCs w:val="18"/>
        </w:rPr>
      </w:pPr>
    </w:p>
    <w:p w:rsidR="003C39A7" w:rsidRPr="00F730DF" w:rsidRDefault="003C39A7" w:rsidP="00261D38"/>
    <w:p w:rsidR="003C39A7" w:rsidRPr="00F730DF" w:rsidRDefault="003C39A7" w:rsidP="00261D38">
      <w:r w:rsidRPr="00F730DF">
        <w:t>МП                          Разрешение  подготовил     _______________________________________</w:t>
      </w:r>
    </w:p>
    <w:p w:rsidR="003C39A7" w:rsidRPr="00F730DF" w:rsidRDefault="003C39A7" w:rsidP="00261D38">
      <w:pPr>
        <w:rPr>
          <w:sz w:val="18"/>
          <w:szCs w:val="18"/>
        </w:rPr>
      </w:pPr>
      <w:r w:rsidRPr="00F730DF">
        <w:rPr>
          <w:sz w:val="18"/>
          <w:szCs w:val="18"/>
        </w:rPr>
        <w:t xml:space="preserve">                                                                                                                               (подпись, Ф.И.О.)    </w:t>
      </w:r>
    </w:p>
    <w:p w:rsidR="003C39A7" w:rsidRPr="00F730DF" w:rsidRDefault="003C39A7" w:rsidP="00261D38">
      <w:pPr>
        <w:widowControl w:val="0"/>
        <w:tabs>
          <w:tab w:val="left" w:pos="2361"/>
          <w:tab w:val="left" w:pos="7337"/>
          <w:tab w:val="left" w:pos="9302"/>
        </w:tabs>
        <w:autoSpaceDE w:val="0"/>
        <w:autoSpaceDN w:val="0"/>
        <w:adjustRightInd w:val="0"/>
        <w:spacing w:before="201"/>
      </w:pPr>
      <w:r w:rsidRPr="00F730DF">
        <w:t xml:space="preserve">                                 Разрешение выдал         ___________________________________________</w:t>
      </w:r>
    </w:p>
    <w:p w:rsidR="003C39A7" w:rsidRPr="00F730DF" w:rsidRDefault="003C39A7" w:rsidP="00261D38">
      <w:pPr>
        <w:rPr>
          <w:sz w:val="18"/>
          <w:szCs w:val="18"/>
        </w:rPr>
      </w:pPr>
      <w:r w:rsidRPr="00F730DF">
        <w:rPr>
          <w:sz w:val="18"/>
          <w:szCs w:val="18"/>
        </w:rPr>
        <w:t xml:space="preserve">                                                                                                                                  (подпись, Ф.И.О.)    </w:t>
      </w:r>
    </w:p>
    <w:p w:rsidR="003C39A7" w:rsidRPr="00F730DF" w:rsidRDefault="003C39A7" w:rsidP="00261D38">
      <w:pPr>
        <w:widowControl w:val="0"/>
        <w:tabs>
          <w:tab w:val="left" w:pos="2361"/>
          <w:tab w:val="left" w:pos="7337"/>
          <w:tab w:val="left" w:pos="9302"/>
        </w:tabs>
        <w:autoSpaceDE w:val="0"/>
        <w:autoSpaceDN w:val="0"/>
        <w:adjustRightInd w:val="0"/>
        <w:spacing w:before="201"/>
      </w:pPr>
      <w:r w:rsidRPr="00F730DF">
        <w:t xml:space="preserve">                                 Разрешение получил        __________________________________________</w:t>
      </w:r>
    </w:p>
    <w:p w:rsidR="003C39A7" w:rsidRPr="000B55EA" w:rsidRDefault="003C39A7" w:rsidP="00261D38">
      <w:pPr>
        <w:rPr>
          <w:sz w:val="18"/>
          <w:szCs w:val="18"/>
        </w:rPr>
      </w:pPr>
      <w:r w:rsidRPr="00F730DF">
        <w:rPr>
          <w:sz w:val="18"/>
          <w:szCs w:val="18"/>
        </w:rPr>
        <w:t xml:space="preserve">                                                                                                                    (дата, подпись, Ф.И.О. заявителя)</w:t>
      </w:r>
      <w:r w:rsidRPr="000B55EA">
        <w:rPr>
          <w:sz w:val="18"/>
          <w:szCs w:val="18"/>
        </w:rPr>
        <w:t xml:space="preserve">    </w:t>
      </w:r>
    </w:p>
    <w:p w:rsidR="003C39A7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C39A7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8"/>
          <w:szCs w:val="28"/>
        </w:rPr>
      </w:pPr>
    </w:p>
    <w:p w:rsidR="003C39A7" w:rsidRPr="00117FB5" w:rsidRDefault="003C39A7" w:rsidP="00024A4D">
      <w:pPr>
        <w:pStyle w:val="Bodytext30"/>
        <w:shd w:val="clear" w:color="auto" w:fill="auto"/>
        <w:spacing w:line="230" w:lineRule="exact"/>
        <w:rPr>
          <w:sz w:val="24"/>
          <w:szCs w:val="24"/>
        </w:rPr>
      </w:pPr>
      <w:bookmarkStart w:id="4" w:name="_GoBack"/>
      <w:bookmarkEnd w:id="4"/>
    </w:p>
    <w:p w:rsidR="003C39A7" w:rsidRPr="00117FB5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4"/>
          <w:szCs w:val="24"/>
        </w:rPr>
      </w:pPr>
      <w:r w:rsidRPr="00117FB5">
        <w:rPr>
          <w:sz w:val="24"/>
          <w:szCs w:val="24"/>
        </w:rPr>
        <w:t>Приложение 6</w:t>
      </w:r>
    </w:p>
    <w:p w:rsidR="003C39A7" w:rsidRPr="00117FB5" w:rsidRDefault="003C39A7" w:rsidP="00261D38">
      <w:pPr>
        <w:pStyle w:val="Bodytext30"/>
        <w:shd w:val="clear" w:color="auto" w:fill="auto"/>
        <w:spacing w:line="230" w:lineRule="exact"/>
        <w:ind w:left="5670"/>
        <w:rPr>
          <w:sz w:val="24"/>
          <w:szCs w:val="24"/>
        </w:rPr>
      </w:pPr>
      <w:r w:rsidRPr="00117FB5">
        <w:rPr>
          <w:sz w:val="24"/>
          <w:szCs w:val="24"/>
        </w:rPr>
        <w:t xml:space="preserve"> к Административному регламенту</w:t>
      </w:r>
    </w:p>
    <w:p w:rsidR="003C39A7" w:rsidRPr="00117FB5" w:rsidRDefault="003C39A7" w:rsidP="00261D38">
      <w:pPr>
        <w:pStyle w:val="Bodytext30"/>
        <w:shd w:val="clear" w:color="auto" w:fill="auto"/>
        <w:spacing w:line="230" w:lineRule="exact"/>
        <w:ind w:left="4420"/>
        <w:rPr>
          <w:sz w:val="24"/>
          <w:szCs w:val="24"/>
        </w:rPr>
      </w:pPr>
    </w:p>
    <w:p w:rsidR="003C39A7" w:rsidRPr="00117FB5" w:rsidRDefault="003C39A7" w:rsidP="00261D38">
      <w:pPr>
        <w:spacing w:line="288" w:lineRule="auto"/>
        <w:jc w:val="center"/>
        <w:rPr>
          <w:sz w:val="24"/>
          <w:szCs w:val="24"/>
        </w:rPr>
      </w:pPr>
    </w:p>
    <w:p w:rsidR="003C39A7" w:rsidRPr="00024A4D" w:rsidRDefault="003C39A7" w:rsidP="00261D38">
      <w:pPr>
        <w:spacing w:line="288" w:lineRule="auto"/>
        <w:jc w:val="center"/>
        <w:rPr>
          <w:b/>
          <w:sz w:val="24"/>
          <w:szCs w:val="24"/>
        </w:rPr>
      </w:pPr>
      <w:r w:rsidRPr="00024A4D">
        <w:rPr>
          <w:b/>
          <w:sz w:val="24"/>
          <w:szCs w:val="24"/>
        </w:rPr>
        <w:t xml:space="preserve">БЛОК-СХЕМА </w:t>
      </w:r>
    </w:p>
    <w:p w:rsidR="003C39A7" w:rsidRPr="00024A4D" w:rsidRDefault="003C39A7" w:rsidP="00261D38">
      <w:pPr>
        <w:tabs>
          <w:tab w:val="left" w:pos="5245"/>
        </w:tabs>
        <w:jc w:val="center"/>
        <w:rPr>
          <w:rStyle w:val="2"/>
          <w:rFonts w:ascii="Arial" w:hAnsi="Arial" w:cs="Arial"/>
          <w:b/>
          <w:sz w:val="24"/>
          <w:szCs w:val="24"/>
          <w:lang w:eastAsia="ru-RU"/>
        </w:rPr>
      </w:pPr>
      <w:r w:rsidRPr="00024A4D">
        <w:rPr>
          <w:b/>
          <w:sz w:val="24"/>
          <w:szCs w:val="24"/>
        </w:rPr>
        <w:t xml:space="preserve">Выдача </w:t>
      </w:r>
      <w:r w:rsidRPr="00024A4D">
        <w:rPr>
          <w:b/>
          <w:color w:val="000000"/>
          <w:sz w:val="24"/>
          <w:szCs w:val="24"/>
        </w:rPr>
        <w:t xml:space="preserve">разрешения на осуществление земляных работ вне строительных площадок </w:t>
      </w:r>
      <w:r w:rsidRPr="00024A4D">
        <w:rPr>
          <w:rStyle w:val="2"/>
          <w:rFonts w:ascii="Arial" w:hAnsi="Arial" w:cs="Arial"/>
          <w:b/>
          <w:sz w:val="24"/>
          <w:szCs w:val="24"/>
          <w:lang w:eastAsia="ru-RU"/>
        </w:rPr>
        <w:t>по строительству и ремонту инженерных коммуникаций, строительству подземных сооружений, а также благоустройству, установке и ремонту временных конструкций и сооружений</w:t>
      </w:r>
    </w:p>
    <w:p w:rsidR="003C39A7" w:rsidRPr="00F57F00" w:rsidRDefault="003C39A7" w:rsidP="00261D38">
      <w:pPr>
        <w:jc w:val="center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8" o:spid="_x0000_s1027" type="#_x0000_t202" style="position:absolute;left:0;text-align:left;margin-left:87.3pt;margin-top:6pt;width:310.45pt;height: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" o:allowincell="f">
            <v:textbox>
              <w:txbxContent>
                <w:p w:rsidR="003C39A7" w:rsidRPr="00117FB5" w:rsidRDefault="003C39A7" w:rsidP="00261D38">
                  <w:pPr>
                    <w:jc w:val="center"/>
                    <w:rPr>
                      <w:sz w:val="24"/>
                      <w:szCs w:val="24"/>
                    </w:rPr>
                  </w:pPr>
                  <w:r w:rsidRPr="00117FB5">
                    <w:rPr>
                      <w:sz w:val="24"/>
                      <w:szCs w:val="24"/>
                    </w:rPr>
                    <w:t xml:space="preserve">Прием и регистрация заявления и приложенных к нему документов </w:t>
                  </w:r>
                </w:p>
                <w:p w:rsidR="003C39A7" w:rsidRPr="00117FB5" w:rsidRDefault="003C39A7" w:rsidP="00261D38">
                  <w:pPr>
                    <w:jc w:val="center"/>
                    <w:rPr>
                      <w:sz w:val="24"/>
                      <w:szCs w:val="24"/>
                    </w:rPr>
                  </w:pPr>
                  <w:r w:rsidRPr="00117FB5">
                    <w:rPr>
                      <w:sz w:val="24"/>
                      <w:szCs w:val="24"/>
                    </w:rPr>
                    <w:t>(п.3.2.1. административного регламента) – в день поступления заявления</w:t>
                  </w:r>
                </w:p>
                <w:p w:rsidR="003C39A7" w:rsidRDefault="003C39A7" w:rsidP="00261D38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3C39A7" w:rsidRPr="00F57F00" w:rsidRDefault="003C39A7" w:rsidP="00261D38">
      <w:pPr>
        <w:ind w:left="3544" w:right="-283"/>
        <w:rPr>
          <w:sz w:val="28"/>
          <w:szCs w:val="28"/>
        </w:rPr>
      </w:pP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57F00">
        <w:rPr>
          <w:rFonts w:ascii="Times New Roman" w:hAnsi="Times New Roman" w:cs="Times New Roman"/>
          <w:sz w:val="28"/>
          <w:szCs w:val="28"/>
        </w:rPr>
        <w:tab/>
      </w: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Прямая соединительная линия 16" o:spid="_x0000_s1028" style="position:absolute;left:0;text-align:left;z-index:251651584;visibility:visible" from="249.45pt,10.2pt" to="249.4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" o:allowincell="f">
            <v:stroke endarrow="block"/>
          </v:line>
        </w:pict>
      </w: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Поле 15" o:spid="_x0000_s1029" type="#_x0000_t202" style="position:absolute;left:0;text-align:left;margin-left:87.3pt;margin-top:1.1pt;width:310.45pt;height:72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" o:allowincell="f">
            <v:textbox>
              <w:txbxContent>
                <w:p w:rsidR="003C39A7" w:rsidRPr="00117FB5" w:rsidRDefault="003C39A7" w:rsidP="00261D38">
                  <w:pPr>
                    <w:jc w:val="center"/>
                    <w:rPr>
                      <w:bCs w:val="0"/>
                      <w:sz w:val="24"/>
                      <w:szCs w:val="24"/>
                    </w:rPr>
                  </w:pPr>
                  <w:r w:rsidRPr="00117FB5">
                    <w:rPr>
                      <w:bCs w:val="0"/>
                      <w:sz w:val="24"/>
                      <w:szCs w:val="24"/>
                    </w:rPr>
                    <w:t xml:space="preserve">Рассмотрение заявления и приложенных к нему документов, и принятие решения </w:t>
                  </w:r>
                </w:p>
                <w:p w:rsidR="003C39A7" w:rsidRPr="00117FB5" w:rsidRDefault="003C39A7" w:rsidP="00261D38">
                  <w:pPr>
                    <w:jc w:val="center"/>
                    <w:rPr>
                      <w:sz w:val="24"/>
                      <w:szCs w:val="24"/>
                    </w:rPr>
                  </w:pPr>
                  <w:r w:rsidRPr="00117FB5">
                    <w:rPr>
                      <w:sz w:val="24"/>
                      <w:szCs w:val="24"/>
                    </w:rPr>
                    <w:t>(п.3.2.2. административного регламента) – 11 рабочих дней</w:t>
                  </w:r>
                </w:p>
              </w:txbxContent>
            </v:textbox>
          </v:shape>
        </w:pict>
      </w:r>
      <w:r w:rsidRPr="00F57F00">
        <w:rPr>
          <w:rFonts w:ascii="Times New Roman" w:hAnsi="Times New Roman" w:cs="Times New Roman"/>
          <w:sz w:val="28"/>
          <w:szCs w:val="28"/>
        </w:rPr>
        <w:tab/>
      </w: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Прямая соединительная линия 14" o:spid="_x0000_s1030" style="position:absolute;left:0;text-align:left;z-index:251654656;visibility:visible" from="249.45pt,17.4pt" to="249.45pt,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" o:allowincell="f">
            <v:stroke endarrow="block"/>
          </v:line>
        </w:pict>
      </w: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Поле 13" o:spid="_x0000_s1031" type="#_x0000_t202" style="position:absolute;left:0;text-align:left;margin-left:94.15pt;margin-top:15.25pt;width:303.6pt;height:76.6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" o:allowincell="f">
            <v:textbox>
              <w:txbxContent>
                <w:p w:rsidR="003C39A7" w:rsidRPr="00117FB5" w:rsidRDefault="003C39A7" w:rsidP="00261D38">
                  <w:pPr>
                    <w:pStyle w:val="ConsPlusNormal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17FB5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Уведомление заявителя о принятом решении </w:t>
                  </w:r>
                </w:p>
                <w:p w:rsidR="003C39A7" w:rsidRPr="00117FB5" w:rsidRDefault="003C39A7" w:rsidP="00261D38">
                  <w:pPr>
                    <w:pStyle w:val="ConsPlusNormal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17FB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(п. 3.2.3. административного регламента) – 2 рабочих дня</w:t>
                  </w:r>
                </w:p>
              </w:txbxContent>
            </v:textbox>
          </v:shape>
        </w:pict>
      </w: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Default="003C39A7" w:rsidP="00261D38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3C39A7" w:rsidRDefault="003C39A7" w:rsidP="00261D38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3C39A7" w:rsidRPr="00024A4D" w:rsidRDefault="003C39A7" w:rsidP="00261D38">
      <w:pPr>
        <w:tabs>
          <w:tab w:val="left" w:pos="5245"/>
        </w:tabs>
        <w:jc w:val="center"/>
        <w:rPr>
          <w:b/>
          <w:sz w:val="24"/>
          <w:szCs w:val="24"/>
        </w:rPr>
      </w:pPr>
      <w:r w:rsidRPr="00024A4D">
        <w:rPr>
          <w:b/>
          <w:sz w:val="24"/>
          <w:szCs w:val="24"/>
        </w:rPr>
        <w:t>Выдача разрешения на осуществление земляных работ при устранении аварий на подземных инженерных коммуникациях</w:t>
      </w:r>
    </w:p>
    <w:p w:rsidR="003C39A7" w:rsidRPr="00F57F00" w:rsidRDefault="003C39A7" w:rsidP="00261D38">
      <w:pPr>
        <w:jc w:val="center"/>
        <w:rPr>
          <w:sz w:val="28"/>
          <w:szCs w:val="28"/>
        </w:rPr>
      </w:pPr>
      <w:r>
        <w:rPr>
          <w:noProof/>
        </w:rPr>
        <w:pict>
          <v:shape id="Поле 12" o:spid="_x0000_s1032" type="#_x0000_t202" style="position:absolute;left:0;text-align:left;margin-left:92pt;margin-top:5.95pt;width:310.45pt;height: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" o:allowincell="f">
            <v:textbox>
              <w:txbxContent>
                <w:p w:rsidR="003C39A7" w:rsidRPr="00024A4D" w:rsidRDefault="003C39A7" w:rsidP="00261D38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24A4D">
                    <w:rPr>
                      <w:rFonts w:ascii="Arial" w:hAnsi="Arial" w:cs="Arial"/>
                      <w:sz w:val="24"/>
                      <w:szCs w:val="24"/>
                    </w:rPr>
                    <w:t xml:space="preserve">Приём заявления и документов, необходимых для </w:t>
                  </w:r>
                  <w:r w:rsidRPr="00024A4D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получения специального  разрешения</w:t>
                  </w:r>
                  <w:r w:rsidRPr="00024A4D">
                    <w:rPr>
                      <w:rFonts w:ascii="Arial" w:hAnsi="Arial" w:cs="Arial"/>
                      <w:sz w:val="24"/>
                      <w:szCs w:val="24"/>
                    </w:rPr>
                    <w:t xml:space="preserve"> (специалист, ответственный за регистрацию документов п.3.2., в де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н</w:t>
                  </w:r>
                  <w:r w:rsidRPr="00024A4D">
                    <w:rPr>
                      <w:rFonts w:ascii="Arial" w:hAnsi="Arial" w:cs="Arial"/>
                      <w:sz w:val="24"/>
                      <w:szCs w:val="24"/>
                    </w:rPr>
                    <w:t>ь обращения)</w:t>
                  </w:r>
                </w:p>
                <w:p w:rsidR="003C39A7" w:rsidRDefault="003C39A7" w:rsidP="00261D38">
                  <w:pPr>
                    <w:jc w:val="center"/>
                    <w:rPr>
                      <w:sz w:val="28"/>
                    </w:rPr>
                  </w:pPr>
                </w:p>
                <w:p w:rsidR="003C39A7" w:rsidRDefault="003C39A7" w:rsidP="00261D38">
                  <w:pPr>
                    <w:jc w:val="center"/>
                    <w:rPr>
                      <w:sz w:val="28"/>
                    </w:rPr>
                  </w:pPr>
                </w:p>
                <w:p w:rsidR="003C39A7" w:rsidRDefault="003C39A7" w:rsidP="00261D38">
                  <w:pPr>
                    <w:jc w:val="center"/>
                    <w:rPr>
                      <w:sz w:val="28"/>
                    </w:rPr>
                  </w:pPr>
                </w:p>
                <w:p w:rsidR="003C39A7" w:rsidRDefault="003C39A7" w:rsidP="00261D38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3C39A7" w:rsidRPr="00F57F00" w:rsidRDefault="003C39A7" w:rsidP="00261D38">
      <w:pPr>
        <w:ind w:left="3544" w:right="-283"/>
        <w:rPr>
          <w:sz w:val="28"/>
          <w:szCs w:val="28"/>
        </w:rPr>
      </w:pP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57F00">
        <w:rPr>
          <w:rFonts w:ascii="Times New Roman" w:hAnsi="Times New Roman" w:cs="Times New Roman"/>
          <w:sz w:val="28"/>
          <w:szCs w:val="28"/>
        </w:rPr>
        <w:tab/>
      </w: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Прямая соединительная линия 11" o:spid="_x0000_s1033" style="position:absolute;left:0;text-align:left;z-index:251656704;visibility:visible" from="253.65pt,10.15pt" to="253.6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" o:allowincell="f">
            <v:stroke endarrow="block"/>
          </v:line>
        </w:pict>
      </w:r>
    </w:p>
    <w:p w:rsidR="003C39A7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Поле 10" o:spid="_x0000_s1034" type="#_x0000_t202" style="position:absolute;left:0;text-align:left;margin-left:87.3pt;margin-top:3.95pt;width:324.15pt;height:59.9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" o:allowincell="f">
            <v:textbox>
              <w:txbxContent>
                <w:p w:rsidR="003C39A7" w:rsidRPr="0097170E" w:rsidRDefault="003C39A7" w:rsidP="00261D38">
                  <w:pPr>
                    <w:jc w:val="center"/>
                    <w:rPr>
                      <w:sz w:val="32"/>
                    </w:rPr>
                  </w:pPr>
                  <w:r w:rsidRPr="00024A4D">
                    <w:rPr>
                      <w:bCs w:val="0"/>
                      <w:sz w:val="24"/>
                      <w:szCs w:val="24"/>
                    </w:rPr>
                    <w:t>Рассмотрение заявления и приложенных к нему документов, и принятие решения (п.3.3.2. административного регламента) – 1 рабочий</w:t>
                  </w:r>
                  <w:r w:rsidRPr="0097170E">
                    <w:rPr>
                      <w:bCs w:val="0"/>
                      <w:sz w:val="28"/>
                      <w:szCs w:val="26"/>
                    </w:rPr>
                    <w:t xml:space="preserve"> </w:t>
                  </w:r>
                  <w:r w:rsidRPr="00024A4D">
                    <w:rPr>
                      <w:bCs w:val="0"/>
                      <w:sz w:val="24"/>
                      <w:szCs w:val="24"/>
                    </w:rPr>
                    <w:t>день</w:t>
                  </w:r>
                </w:p>
              </w:txbxContent>
            </v:textbox>
          </v:shape>
        </w:pict>
      </w:r>
      <w:r w:rsidRPr="00F57F00">
        <w:rPr>
          <w:rFonts w:ascii="Times New Roman" w:hAnsi="Times New Roman" w:cs="Times New Roman"/>
          <w:sz w:val="28"/>
          <w:szCs w:val="28"/>
        </w:rPr>
        <w:tab/>
      </w: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Прямая соединительная линия 9" o:spid="_x0000_s1035" style="position:absolute;left:0;text-align:left;z-index:251659776;visibility:visible" from="257.7pt,25.25pt" to="257.7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" o:allowincell="f">
            <v:stroke endarrow="block"/>
          </v:line>
        </w:pict>
      </w: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Поле 8" o:spid="_x0000_s1036" type="#_x0000_t202" style="position:absolute;left:0;text-align:left;margin-left:94.15pt;margin-top:5pt;width:322.55pt;height:54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" o:allowincell="f">
            <v:textbox>
              <w:txbxContent>
                <w:p w:rsidR="003C39A7" w:rsidRPr="00024A4D" w:rsidRDefault="003C39A7" w:rsidP="00261D38">
                  <w:pPr>
                    <w:pStyle w:val="ConsPlusNormal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24A4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Уведомление заявителя о принятом решении (п. 3.3.3. административного регламента) –  в день принятия решения</w:t>
                  </w:r>
                </w:p>
              </w:txbxContent>
            </v:textbox>
          </v:shape>
        </w:pict>
      </w: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Default="003C39A7" w:rsidP="00261D38">
      <w:pPr>
        <w:autoSpaceDE w:val="0"/>
        <w:autoSpaceDN w:val="0"/>
        <w:adjustRightInd w:val="0"/>
        <w:ind w:right="282" w:firstLine="720"/>
        <w:jc w:val="center"/>
        <w:rPr>
          <w:rStyle w:val="2"/>
          <w:rFonts w:ascii="Arial" w:hAnsi="Arial" w:cs="Arial"/>
          <w:b/>
          <w:sz w:val="24"/>
          <w:szCs w:val="24"/>
          <w:lang w:eastAsia="ru-RU"/>
        </w:rPr>
      </w:pPr>
    </w:p>
    <w:p w:rsidR="003C39A7" w:rsidRPr="00024A4D" w:rsidRDefault="003C39A7" w:rsidP="00261D38">
      <w:pPr>
        <w:autoSpaceDE w:val="0"/>
        <w:autoSpaceDN w:val="0"/>
        <w:adjustRightInd w:val="0"/>
        <w:ind w:right="282" w:firstLine="720"/>
        <w:jc w:val="center"/>
        <w:rPr>
          <w:b/>
          <w:sz w:val="24"/>
          <w:szCs w:val="24"/>
        </w:rPr>
      </w:pPr>
      <w:r w:rsidRPr="00024A4D">
        <w:rPr>
          <w:rStyle w:val="2"/>
          <w:rFonts w:ascii="Arial" w:hAnsi="Arial" w:cs="Arial"/>
          <w:b/>
          <w:sz w:val="24"/>
          <w:szCs w:val="24"/>
          <w:lang w:eastAsia="ru-RU"/>
        </w:rPr>
        <w:t>Выдача</w:t>
      </w:r>
      <w:r w:rsidRPr="00024A4D">
        <w:rPr>
          <w:b/>
          <w:sz w:val="24"/>
          <w:szCs w:val="24"/>
        </w:rPr>
        <w:t xml:space="preserve"> разрешения на продление сроков осуществления земляных работ</w:t>
      </w:r>
    </w:p>
    <w:p w:rsidR="003C39A7" w:rsidRPr="00F57F00" w:rsidRDefault="003C39A7" w:rsidP="00261D38">
      <w:pPr>
        <w:autoSpaceDE w:val="0"/>
        <w:autoSpaceDN w:val="0"/>
        <w:adjustRightInd w:val="0"/>
        <w:ind w:right="282" w:firstLine="720"/>
        <w:jc w:val="center"/>
        <w:rPr>
          <w:b/>
          <w:sz w:val="28"/>
          <w:szCs w:val="28"/>
        </w:rPr>
      </w:pPr>
    </w:p>
    <w:p w:rsidR="003C39A7" w:rsidRPr="00F57F00" w:rsidRDefault="003C39A7" w:rsidP="00261D38">
      <w:pPr>
        <w:jc w:val="center"/>
        <w:rPr>
          <w:sz w:val="28"/>
          <w:szCs w:val="28"/>
        </w:rPr>
      </w:pPr>
      <w:r>
        <w:rPr>
          <w:noProof/>
        </w:rPr>
        <w:pict>
          <v:shape id="Поле 7" o:spid="_x0000_s1037" type="#_x0000_t202" style="position:absolute;left:0;text-align:left;margin-left:87.3pt;margin-top:6pt;width:310.45pt;height: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" o:allowincell="f">
            <v:textbox>
              <w:txbxContent>
                <w:p w:rsidR="003C39A7" w:rsidRPr="00024A4D" w:rsidRDefault="003C39A7" w:rsidP="00261D38">
                  <w:pPr>
                    <w:jc w:val="center"/>
                    <w:rPr>
                      <w:sz w:val="24"/>
                      <w:szCs w:val="24"/>
                    </w:rPr>
                  </w:pPr>
                  <w:r w:rsidRPr="00024A4D">
                    <w:rPr>
                      <w:sz w:val="24"/>
                      <w:szCs w:val="24"/>
                    </w:rPr>
                    <w:t>Прием и регистрация заявления и приложенных к нему документов (п.3.4.1. административного регламента) – в день поступления заявления</w:t>
                  </w:r>
                </w:p>
                <w:p w:rsidR="003C39A7" w:rsidRDefault="003C39A7" w:rsidP="00261D38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Поле 6" o:spid="_x0000_s1038" type="#_x0000_t202" style="position:absolute;left:0;text-align:left;margin-left:87.3pt;margin-top:6pt;width:310.45pt;height: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" o:allowincell="f">
            <v:textbox>
              <w:txbxContent>
                <w:p w:rsidR="003C39A7" w:rsidRDefault="003C39A7" w:rsidP="00261D38">
                  <w:pPr>
                    <w:pStyle w:val="ConsPlusNormal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Приём заявления и документов, необходимых для </w:t>
                  </w:r>
                  <w:r>
                    <w:rPr>
                      <w:rFonts w:ascii="Times New Roman" w:hAnsi="Times New Roman"/>
                      <w:snapToGrid w:val="0"/>
                      <w:sz w:val="28"/>
                    </w:rPr>
                    <w:t>получения специального  разрешения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(специалист, ответственный за регистрацию документов п.3.2., в день обращения)</w:t>
                  </w:r>
                </w:p>
                <w:p w:rsidR="003C39A7" w:rsidRDefault="003C39A7" w:rsidP="00261D38">
                  <w:pPr>
                    <w:jc w:val="center"/>
                    <w:rPr>
                      <w:sz w:val="28"/>
                    </w:rPr>
                  </w:pPr>
                </w:p>
                <w:p w:rsidR="003C39A7" w:rsidRDefault="003C39A7" w:rsidP="00261D38">
                  <w:pPr>
                    <w:jc w:val="center"/>
                    <w:rPr>
                      <w:sz w:val="28"/>
                    </w:rPr>
                  </w:pPr>
                </w:p>
                <w:p w:rsidR="003C39A7" w:rsidRDefault="003C39A7" w:rsidP="00261D38">
                  <w:pPr>
                    <w:jc w:val="center"/>
                    <w:rPr>
                      <w:sz w:val="28"/>
                    </w:rPr>
                  </w:pPr>
                </w:p>
                <w:p w:rsidR="003C39A7" w:rsidRDefault="003C39A7" w:rsidP="00261D38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3C39A7" w:rsidRPr="00F57F00" w:rsidRDefault="003C39A7" w:rsidP="00261D38">
      <w:pPr>
        <w:ind w:left="3544" w:right="-283"/>
        <w:rPr>
          <w:sz w:val="28"/>
          <w:szCs w:val="28"/>
        </w:rPr>
      </w:pP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  <w:r w:rsidRPr="00F57F00">
        <w:rPr>
          <w:sz w:val="28"/>
          <w:szCs w:val="28"/>
        </w:rPr>
        <w:tab/>
      </w: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57F00">
        <w:rPr>
          <w:rFonts w:ascii="Times New Roman" w:hAnsi="Times New Roman" w:cs="Times New Roman"/>
          <w:sz w:val="28"/>
          <w:szCs w:val="28"/>
        </w:rPr>
        <w:tab/>
      </w: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Прямая соединительная линия 5" o:spid="_x0000_s1039" style="position:absolute;left:0;text-align:left;z-index:251662848;visibility:visible" from="253.65pt,12.6pt" to="253.65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" o:allowincell="f">
            <v:stroke endarrow="block"/>
          </v:line>
        </w:pict>
      </w:r>
    </w:p>
    <w:p w:rsidR="003C39A7" w:rsidRPr="00F57F00" w:rsidRDefault="003C39A7" w:rsidP="00261D38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Поле 4" o:spid="_x0000_s1040" type="#_x0000_t202" style="position:absolute;left:0;text-align:left;margin-left:91.95pt;margin-top:14.55pt;width:300.75pt;height:75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" o:allowincell="f">
            <v:textbox>
              <w:txbxContent>
                <w:p w:rsidR="003C39A7" w:rsidRPr="00024A4D" w:rsidRDefault="003C39A7" w:rsidP="00261D38">
                  <w:pPr>
                    <w:jc w:val="center"/>
                    <w:rPr>
                      <w:sz w:val="24"/>
                      <w:szCs w:val="24"/>
                    </w:rPr>
                  </w:pPr>
                  <w:r w:rsidRPr="00024A4D">
                    <w:rPr>
                      <w:bCs w:val="0"/>
                      <w:sz w:val="24"/>
                      <w:szCs w:val="24"/>
                    </w:rPr>
                    <w:t>Рассмотрение заявления и приложенных к нему документов, и принятие решения (п.3.4.2. административного регламента) – 2 рабочих дня</w:t>
                  </w:r>
                </w:p>
              </w:txbxContent>
            </v:textbox>
          </v:shape>
        </w:pict>
      </w:r>
      <w:r w:rsidRPr="00F57F00">
        <w:rPr>
          <w:rFonts w:ascii="Times New Roman" w:hAnsi="Times New Roman" w:cs="Times New Roman"/>
          <w:sz w:val="28"/>
          <w:szCs w:val="28"/>
        </w:rPr>
        <w:tab/>
      </w: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Прямая соединительная линия 3" o:spid="_x0000_s1041" style="position:absolute;left:0;text-align:left;z-index:251665920;visibility:visible" from="248.7pt,5.85pt" to="248.7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" o:allowincell="f">
            <v:stroke endarrow="block"/>
          </v:line>
        </w:pict>
      </w: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Поле 2" o:spid="_x0000_s1042" type="#_x0000_t202" style="position:absolute;left:0;text-align:left;margin-left:91.95pt;margin-top:6.4pt;width:300.75pt;height:57.5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" o:allowincell="f">
            <v:textbox>
              <w:txbxContent>
                <w:p w:rsidR="003C39A7" w:rsidRPr="00024A4D" w:rsidRDefault="003C39A7" w:rsidP="00261D38">
                  <w:pPr>
                    <w:pStyle w:val="ConsPlusNormal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24A4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Уведомление заявителя о принятом решении (п. 3.4.3. административного регламента) – в день принятия решения</w:t>
                  </w:r>
                </w:p>
              </w:txbxContent>
            </v:textbox>
          </v:shape>
        </w:pict>
      </w: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39A7" w:rsidRPr="00F57F00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39A7" w:rsidRPr="00F57F00" w:rsidRDefault="003C39A7" w:rsidP="00261D3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39A7" w:rsidRPr="00F57F00" w:rsidRDefault="003C39A7" w:rsidP="00261D38">
      <w:pPr>
        <w:rPr>
          <w:sz w:val="28"/>
          <w:szCs w:val="28"/>
        </w:rPr>
      </w:pPr>
    </w:p>
    <w:p w:rsidR="003C39A7" w:rsidRDefault="003C39A7" w:rsidP="005042B3">
      <w:pPr>
        <w:rPr>
          <w:rFonts w:ascii="Times New Roman" w:hAnsi="Times New Roman" w:cs="Times New Roman"/>
          <w:sz w:val="28"/>
          <w:szCs w:val="28"/>
        </w:rPr>
      </w:pPr>
    </w:p>
    <w:p w:rsidR="003C39A7" w:rsidRDefault="003C39A7" w:rsidP="005042B3">
      <w:pPr>
        <w:rPr>
          <w:rFonts w:ascii="Times New Roman" w:hAnsi="Times New Roman" w:cs="Times New Roman"/>
          <w:sz w:val="28"/>
          <w:szCs w:val="28"/>
        </w:rPr>
      </w:pPr>
    </w:p>
    <w:p w:rsidR="003C39A7" w:rsidRDefault="003C39A7"/>
    <w:sectPr w:rsidR="003C39A7" w:rsidSect="005042B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9A7" w:rsidRDefault="003C39A7" w:rsidP="00E1279E">
      <w:r>
        <w:separator/>
      </w:r>
    </w:p>
  </w:endnote>
  <w:endnote w:type="continuationSeparator" w:id="0">
    <w:p w:rsidR="003C39A7" w:rsidRDefault="003C39A7" w:rsidP="00E12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9A7" w:rsidRDefault="003C39A7" w:rsidP="00841BF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9A7" w:rsidRDefault="003C39A7" w:rsidP="00E1279E">
      <w:r>
        <w:separator/>
      </w:r>
    </w:p>
  </w:footnote>
  <w:footnote w:type="continuationSeparator" w:id="0">
    <w:p w:rsidR="003C39A7" w:rsidRDefault="003C39A7" w:rsidP="00E127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916BD"/>
    <w:multiLevelType w:val="hybridMultilevel"/>
    <w:tmpl w:val="A9C099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4236BD"/>
    <w:multiLevelType w:val="multilevel"/>
    <w:tmpl w:val="2F6CC13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77332E80"/>
    <w:multiLevelType w:val="multilevel"/>
    <w:tmpl w:val="B58AF432"/>
    <w:lvl w:ilvl="0">
      <w:start w:val="1"/>
      <w:numFmt w:val="decimal"/>
      <w:lvlText w:val="%1"/>
      <w:lvlJc w:val="left"/>
      <w:pPr>
        <w:ind w:left="375" w:hanging="375"/>
      </w:pPr>
      <w:rPr>
        <w:rFonts w:cs="Times New Roman"/>
        <w:sz w:val="26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sz w:val="2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sz w:val="2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sz w:val="26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D69"/>
    <w:rsid w:val="00002C4F"/>
    <w:rsid w:val="00002CD5"/>
    <w:rsid w:val="00003573"/>
    <w:rsid w:val="00004906"/>
    <w:rsid w:val="000050C5"/>
    <w:rsid w:val="00005242"/>
    <w:rsid w:val="00006468"/>
    <w:rsid w:val="000068AF"/>
    <w:rsid w:val="00012037"/>
    <w:rsid w:val="00012440"/>
    <w:rsid w:val="00012F2D"/>
    <w:rsid w:val="0001465C"/>
    <w:rsid w:val="00015321"/>
    <w:rsid w:val="0001726B"/>
    <w:rsid w:val="00017F70"/>
    <w:rsid w:val="00020D27"/>
    <w:rsid w:val="00021098"/>
    <w:rsid w:val="00024A4D"/>
    <w:rsid w:val="00025A7E"/>
    <w:rsid w:val="00026CE2"/>
    <w:rsid w:val="0002740F"/>
    <w:rsid w:val="0003006C"/>
    <w:rsid w:val="0003249B"/>
    <w:rsid w:val="00034CE9"/>
    <w:rsid w:val="00035498"/>
    <w:rsid w:val="000357BF"/>
    <w:rsid w:val="00037862"/>
    <w:rsid w:val="0004138C"/>
    <w:rsid w:val="000418E8"/>
    <w:rsid w:val="00041C08"/>
    <w:rsid w:val="0004210A"/>
    <w:rsid w:val="000452EB"/>
    <w:rsid w:val="000471F1"/>
    <w:rsid w:val="000530EA"/>
    <w:rsid w:val="000532A4"/>
    <w:rsid w:val="00054FB5"/>
    <w:rsid w:val="00055767"/>
    <w:rsid w:val="00055F3C"/>
    <w:rsid w:val="000616D6"/>
    <w:rsid w:val="00062772"/>
    <w:rsid w:val="00062A76"/>
    <w:rsid w:val="00066117"/>
    <w:rsid w:val="0007019A"/>
    <w:rsid w:val="00070DC2"/>
    <w:rsid w:val="0007263C"/>
    <w:rsid w:val="0007425C"/>
    <w:rsid w:val="00075255"/>
    <w:rsid w:val="00077559"/>
    <w:rsid w:val="00090D1F"/>
    <w:rsid w:val="000930A5"/>
    <w:rsid w:val="00095D5C"/>
    <w:rsid w:val="0009612C"/>
    <w:rsid w:val="000964CA"/>
    <w:rsid w:val="000A133F"/>
    <w:rsid w:val="000A1C91"/>
    <w:rsid w:val="000A5116"/>
    <w:rsid w:val="000B2AD4"/>
    <w:rsid w:val="000B55EA"/>
    <w:rsid w:val="000C18A6"/>
    <w:rsid w:val="000C29DD"/>
    <w:rsid w:val="000C33EC"/>
    <w:rsid w:val="000C3FEB"/>
    <w:rsid w:val="000C41D8"/>
    <w:rsid w:val="000C4CD2"/>
    <w:rsid w:val="000C76E9"/>
    <w:rsid w:val="000D1828"/>
    <w:rsid w:val="000D34AD"/>
    <w:rsid w:val="000D5DB7"/>
    <w:rsid w:val="000D7781"/>
    <w:rsid w:val="000E2694"/>
    <w:rsid w:val="000E4532"/>
    <w:rsid w:val="000E5147"/>
    <w:rsid w:val="000E59AD"/>
    <w:rsid w:val="000E6B30"/>
    <w:rsid w:val="000F1DCE"/>
    <w:rsid w:val="000F6445"/>
    <w:rsid w:val="001022AA"/>
    <w:rsid w:val="00103F48"/>
    <w:rsid w:val="00110C20"/>
    <w:rsid w:val="00111F70"/>
    <w:rsid w:val="0011341E"/>
    <w:rsid w:val="001173D3"/>
    <w:rsid w:val="00117FB5"/>
    <w:rsid w:val="00120EAF"/>
    <w:rsid w:val="00122E8D"/>
    <w:rsid w:val="00124BE9"/>
    <w:rsid w:val="001261C3"/>
    <w:rsid w:val="001264D7"/>
    <w:rsid w:val="00131668"/>
    <w:rsid w:val="00132ED8"/>
    <w:rsid w:val="0013485C"/>
    <w:rsid w:val="00136788"/>
    <w:rsid w:val="0013723F"/>
    <w:rsid w:val="00140CE0"/>
    <w:rsid w:val="00141CE3"/>
    <w:rsid w:val="00144556"/>
    <w:rsid w:val="00145B0E"/>
    <w:rsid w:val="00146334"/>
    <w:rsid w:val="00146529"/>
    <w:rsid w:val="00146961"/>
    <w:rsid w:val="00147A57"/>
    <w:rsid w:val="001510D1"/>
    <w:rsid w:val="001529B7"/>
    <w:rsid w:val="00157276"/>
    <w:rsid w:val="00163F47"/>
    <w:rsid w:val="00166030"/>
    <w:rsid w:val="00166F16"/>
    <w:rsid w:val="0016742F"/>
    <w:rsid w:val="00171783"/>
    <w:rsid w:val="00174579"/>
    <w:rsid w:val="00176B3C"/>
    <w:rsid w:val="00180B2A"/>
    <w:rsid w:val="00181C5D"/>
    <w:rsid w:val="00183186"/>
    <w:rsid w:val="001843B6"/>
    <w:rsid w:val="00184497"/>
    <w:rsid w:val="00186B0A"/>
    <w:rsid w:val="00187803"/>
    <w:rsid w:val="00190C80"/>
    <w:rsid w:val="0019326D"/>
    <w:rsid w:val="001932AA"/>
    <w:rsid w:val="001968C8"/>
    <w:rsid w:val="001978A2"/>
    <w:rsid w:val="001A1699"/>
    <w:rsid w:val="001A5384"/>
    <w:rsid w:val="001A624D"/>
    <w:rsid w:val="001B14E2"/>
    <w:rsid w:val="001B3941"/>
    <w:rsid w:val="001B4CD2"/>
    <w:rsid w:val="001C0B20"/>
    <w:rsid w:val="001C16E3"/>
    <w:rsid w:val="001C305E"/>
    <w:rsid w:val="001E1880"/>
    <w:rsid w:val="001E2D2E"/>
    <w:rsid w:val="001E5451"/>
    <w:rsid w:val="001E622A"/>
    <w:rsid w:val="001E6662"/>
    <w:rsid w:val="001F1164"/>
    <w:rsid w:val="001F1CF5"/>
    <w:rsid w:val="001F33CA"/>
    <w:rsid w:val="001F4515"/>
    <w:rsid w:val="001F6832"/>
    <w:rsid w:val="002006AC"/>
    <w:rsid w:val="00200A54"/>
    <w:rsid w:val="00202665"/>
    <w:rsid w:val="00203CDB"/>
    <w:rsid w:val="00205FB3"/>
    <w:rsid w:val="00212ECF"/>
    <w:rsid w:val="002159D8"/>
    <w:rsid w:val="00216B06"/>
    <w:rsid w:val="00217661"/>
    <w:rsid w:val="00217B3D"/>
    <w:rsid w:val="0022086C"/>
    <w:rsid w:val="00223896"/>
    <w:rsid w:val="00225943"/>
    <w:rsid w:val="00225C8F"/>
    <w:rsid w:val="00226C08"/>
    <w:rsid w:val="00227FF4"/>
    <w:rsid w:val="002365A1"/>
    <w:rsid w:val="00237779"/>
    <w:rsid w:val="00244719"/>
    <w:rsid w:val="0024588F"/>
    <w:rsid w:val="00250674"/>
    <w:rsid w:val="00251FAD"/>
    <w:rsid w:val="00253694"/>
    <w:rsid w:val="00257DE1"/>
    <w:rsid w:val="00261D38"/>
    <w:rsid w:val="002640FC"/>
    <w:rsid w:val="00264171"/>
    <w:rsid w:val="002656CE"/>
    <w:rsid w:val="002662D7"/>
    <w:rsid w:val="0026687B"/>
    <w:rsid w:val="00267E29"/>
    <w:rsid w:val="002741C5"/>
    <w:rsid w:val="00274F0E"/>
    <w:rsid w:val="002755E8"/>
    <w:rsid w:val="00277620"/>
    <w:rsid w:val="00277AD5"/>
    <w:rsid w:val="002807AA"/>
    <w:rsid w:val="00283DFF"/>
    <w:rsid w:val="00285A61"/>
    <w:rsid w:val="00286BF4"/>
    <w:rsid w:val="00290802"/>
    <w:rsid w:val="002917B8"/>
    <w:rsid w:val="00293B96"/>
    <w:rsid w:val="0029453E"/>
    <w:rsid w:val="00296276"/>
    <w:rsid w:val="002A1AD2"/>
    <w:rsid w:val="002A1EC5"/>
    <w:rsid w:val="002A2D8A"/>
    <w:rsid w:val="002A56C9"/>
    <w:rsid w:val="002B02F2"/>
    <w:rsid w:val="002B045B"/>
    <w:rsid w:val="002B33F0"/>
    <w:rsid w:val="002B4123"/>
    <w:rsid w:val="002B50AD"/>
    <w:rsid w:val="002C0FFA"/>
    <w:rsid w:val="002C10B6"/>
    <w:rsid w:val="002C3200"/>
    <w:rsid w:val="002C6046"/>
    <w:rsid w:val="002D018A"/>
    <w:rsid w:val="002D02BF"/>
    <w:rsid w:val="002D23BD"/>
    <w:rsid w:val="002D2F35"/>
    <w:rsid w:val="002D7E04"/>
    <w:rsid w:val="002E03F5"/>
    <w:rsid w:val="002E1AB9"/>
    <w:rsid w:val="002E4858"/>
    <w:rsid w:val="002E5278"/>
    <w:rsid w:val="002E6525"/>
    <w:rsid w:val="002E6750"/>
    <w:rsid w:val="002F03A6"/>
    <w:rsid w:val="002F3C52"/>
    <w:rsid w:val="002F4549"/>
    <w:rsid w:val="002F7800"/>
    <w:rsid w:val="0030660B"/>
    <w:rsid w:val="00307A69"/>
    <w:rsid w:val="00307ED0"/>
    <w:rsid w:val="00313F78"/>
    <w:rsid w:val="0031521A"/>
    <w:rsid w:val="00317347"/>
    <w:rsid w:val="0032033C"/>
    <w:rsid w:val="00321A8C"/>
    <w:rsid w:val="00332B96"/>
    <w:rsid w:val="003337A7"/>
    <w:rsid w:val="00333D0E"/>
    <w:rsid w:val="003370D3"/>
    <w:rsid w:val="00344D77"/>
    <w:rsid w:val="00345D07"/>
    <w:rsid w:val="00345E53"/>
    <w:rsid w:val="00346B70"/>
    <w:rsid w:val="003479FD"/>
    <w:rsid w:val="0035252B"/>
    <w:rsid w:val="00352CD0"/>
    <w:rsid w:val="003538C7"/>
    <w:rsid w:val="0035472C"/>
    <w:rsid w:val="00355106"/>
    <w:rsid w:val="003609BB"/>
    <w:rsid w:val="00362650"/>
    <w:rsid w:val="00362BD2"/>
    <w:rsid w:val="00362DD5"/>
    <w:rsid w:val="003667FD"/>
    <w:rsid w:val="003675A7"/>
    <w:rsid w:val="00371F8F"/>
    <w:rsid w:val="00373B17"/>
    <w:rsid w:val="003766F6"/>
    <w:rsid w:val="00376B17"/>
    <w:rsid w:val="00382D69"/>
    <w:rsid w:val="00385544"/>
    <w:rsid w:val="00385D57"/>
    <w:rsid w:val="00390E5A"/>
    <w:rsid w:val="003914E1"/>
    <w:rsid w:val="0039210F"/>
    <w:rsid w:val="00397FB2"/>
    <w:rsid w:val="003A020C"/>
    <w:rsid w:val="003A0308"/>
    <w:rsid w:val="003A1DAA"/>
    <w:rsid w:val="003A3AD2"/>
    <w:rsid w:val="003A563E"/>
    <w:rsid w:val="003A5DB1"/>
    <w:rsid w:val="003A6417"/>
    <w:rsid w:val="003A6B0B"/>
    <w:rsid w:val="003A7240"/>
    <w:rsid w:val="003A77CB"/>
    <w:rsid w:val="003A7E67"/>
    <w:rsid w:val="003B1DEE"/>
    <w:rsid w:val="003B3047"/>
    <w:rsid w:val="003B514D"/>
    <w:rsid w:val="003B554D"/>
    <w:rsid w:val="003B61B5"/>
    <w:rsid w:val="003C0BEB"/>
    <w:rsid w:val="003C2064"/>
    <w:rsid w:val="003C39A7"/>
    <w:rsid w:val="003C7F56"/>
    <w:rsid w:val="003D3011"/>
    <w:rsid w:val="003D364E"/>
    <w:rsid w:val="003D4273"/>
    <w:rsid w:val="003D6BCD"/>
    <w:rsid w:val="003E23EB"/>
    <w:rsid w:val="003E5BB1"/>
    <w:rsid w:val="003F1940"/>
    <w:rsid w:val="003F24ED"/>
    <w:rsid w:val="003F2D03"/>
    <w:rsid w:val="003F4280"/>
    <w:rsid w:val="003F4571"/>
    <w:rsid w:val="003F45FA"/>
    <w:rsid w:val="003F558C"/>
    <w:rsid w:val="003F58E5"/>
    <w:rsid w:val="003F753E"/>
    <w:rsid w:val="00400401"/>
    <w:rsid w:val="00400969"/>
    <w:rsid w:val="00401661"/>
    <w:rsid w:val="00403080"/>
    <w:rsid w:val="00403E59"/>
    <w:rsid w:val="0040402F"/>
    <w:rsid w:val="00404E86"/>
    <w:rsid w:val="00410E09"/>
    <w:rsid w:val="004112E7"/>
    <w:rsid w:val="00414ADA"/>
    <w:rsid w:val="00417441"/>
    <w:rsid w:val="004175F2"/>
    <w:rsid w:val="00422C08"/>
    <w:rsid w:val="00422E08"/>
    <w:rsid w:val="00424682"/>
    <w:rsid w:val="00424DAB"/>
    <w:rsid w:val="00426CA3"/>
    <w:rsid w:val="00432B38"/>
    <w:rsid w:val="004362A5"/>
    <w:rsid w:val="00440E24"/>
    <w:rsid w:val="00442296"/>
    <w:rsid w:val="00450754"/>
    <w:rsid w:val="004514C5"/>
    <w:rsid w:val="00452D95"/>
    <w:rsid w:val="004544EC"/>
    <w:rsid w:val="00454F28"/>
    <w:rsid w:val="00456403"/>
    <w:rsid w:val="0045641E"/>
    <w:rsid w:val="00460C89"/>
    <w:rsid w:val="00461672"/>
    <w:rsid w:val="00463402"/>
    <w:rsid w:val="0046751F"/>
    <w:rsid w:val="00470300"/>
    <w:rsid w:val="00470D8C"/>
    <w:rsid w:val="00472F1C"/>
    <w:rsid w:val="00473585"/>
    <w:rsid w:val="00473A67"/>
    <w:rsid w:val="00473E95"/>
    <w:rsid w:val="004744EF"/>
    <w:rsid w:val="004823FB"/>
    <w:rsid w:val="0048369F"/>
    <w:rsid w:val="004905D2"/>
    <w:rsid w:val="00492177"/>
    <w:rsid w:val="004947C5"/>
    <w:rsid w:val="00495FB0"/>
    <w:rsid w:val="004A17BB"/>
    <w:rsid w:val="004A2AEE"/>
    <w:rsid w:val="004A52AB"/>
    <w:rsid w:val="004B0EDC"/>
    <w:rsid w:val="004B5A03"/>
    <w:rsid w:val="004B65BD"/>
    <w:rsid w:val="004C134E"/>
    <w:rsid w:val="004C279E"/>
    <w:rsid w:val="004C2A35"/>
    <w:rsid w:val="004C4C2A"/>
    <w:rsid w:val="004C5E43"/>
    <w:rsid w:val="004C76B5"/>
    <w:rsid w:val="004D08D2"/>
    <w:rsid w:val="004D60D2"/>
    <w:rsid w:val="004D70B3"/>
    <w:rsid w:val="004D71C7"/>
    <w:rsid w:val="004D7DBC"/>
    <w:rsid w:val="004E0028"/>
    <w:rsid w:val="004E064A"/>
    <w:rsid w:val="004E0750"/>
    <w:rsid w:val="004E191E"/>
    <w:rsid w:val="004E33FE"/>
    <w:rsid w:val="004F1D9B"/>
    <w:rsid w:val="004F2756"/>
    <w:rsid w:val="004F34AA"/>
    <w:rsid w:val="004F5FF5"/>
    <w:rsid w:val="0050036F"/>
    <w:rsid w:val="005021DD"/>
    <w:rsid w:val="00502473"/>
    <w:rsid w:val="00502C51"/>
    <w:rsid w:val="005042B3"/>
    <w:rsid w:val="00504987"/>
    <w:rsid w:val="00506B5C"/>
    <w:rsid w:val="00506F35"/>
    <w:rsid w:val="0051100B"/>
    <w:rsid w:val="005134A7"/>
    <w:rsid w:val="005203E6"/>
    <w:rsid w:val="005208AC"/>
    <w:rsid w:val="00521D20"/>
    <w:rsid w:val="0052455D"/>
    <w:rsid w:val="005268CD"/>
    <w:rsid w:val="00527620"/>
    <w:rsid w:val="005332EB"/>
    <w:rsid w:val="00533FE5"/>
    <w:rsid w:val="0053456C"/>
    <w:rsid w:val="005359EB"/>
    <w:rsid w:val="005363DC"/>
    <w:rsid w:val="0054190A"/>
    <w:rsid w:val="00553D26"/>
    <w:rsid w:val="00554433"/>
    <w:rsid w:val="00554DC7"/>
    <w:rsid w:val="005600A8"/>
    <w:rsid w:val="00562875"/>
    <w:rsid w:val="0056329F"/>
    <w:rsid w:val="00565F14"/>
    <w:rsid w:val="00573C61"/>
    <w:rsid w:val="00575B4E"/>
    <w:rsid w:val="00577330"/>
    <w:rsid w:val="0057773D"/>
    <w:rsid w:val="00580982"/>
    <w:rsid w:val="00580A81"/>
    <w:rsid w:val="00584E74"/>
    <w:rsid w:val="005855EC"/>
    <w:rsid w:val="005944DE"/>
    <w:rsid w:val="00594814"/>
    <w:rsid w:val="00595108"/>
    <w:rsid w:val="0059551E"/>
    <w:rsid w:val="00596BA9"/>
    <w:rsid w:val="00597F6C"/>
    <w:rsid w:val="005A0573"/>
    <w:rsid w:val="005A09C4"/>
    <w:rsid w:val="005A2132"/>
    <w:rsid w:val="005A2C00"/>
    <w:rsid w:val="005A3E81"/>
    <w:rsid w:val="005A5D23"/>
    <w:rsid w:val="005A7EA9"/>
    <w:rsid w:val="005B054F"/>
    <w:rsid w:val="005B142F"/>
    <w:rsid w:val="005B2922"/>
    <w:rsid w:val="005B5FEB"/>
    <w:rsid w:val="005B6902"/>
    <w:rsid w:val="005B702D"/>
    <w:rsid w:val="005B7069"/>
    <w:rsid w:val="005B7A95"/>
    <w:rsid w:val="005C19ED"/>
    <w:rsid w:val="005C3AB5"/>
    <w:rsid w:val="005C4488"/>
    <w:rsid w:val="005C65D1"/>
    <w:rsid w:val="005C661B"/>
    <w:rsid w:val="005D0636"/>
    <w:rsid w:val="005D273B"/>
    <w:rsid w:val="005D419F"/>
    <w:rsid w:val="005E23E2"/>
    <w:rsid w:val="005E38FB"/>
    <w:rsid w:val="005E3D55"/>
    <w:rsid w:val="005E76AA"/>
    <w:rsid w:val="005F0006"/>
    <w:rsid w:val="005F18A4"/>
    <w:rsid w:val="005F31AC"/>
    <w:rsid w:val="005F3553"/>
    <w:rsid w:val="005F4A76"/>
    <w:rsid w:val="005F5059"/>
    <w:rsid w:val="005F6701"/>
    <w:rsid w:val="00600E07"/>
    <w:rsid w:val="00601E7D"/>
    <w:rsid w:val="006021D7"/>
    <w:rsid w:val="00605350"/>
    <w:rsid w:val="006115B7"/>
    <w:rsid w:val="00612432"/>
    <w:rsid w:val="0061454A"/>
    <w:rsid w:val="00614A0C"/>
    <w:rsid w:val="00615502"/>
    <w:rsid w:val="00617F94"/>
    <w:rsid w:val="00621050"/>
    <w:rsid w:val="00626BEC"/>
    <w:rsid w:val="0062764A"/>
    <w:rsid w:val="00627A9B"/>
    <w:rsid w:val="00627FB0"/>
    <w:rsid w:val="006334CA"/>
    <w:rsid w:val="0063576E"/>
    <w:rsid w:val="00637D47"/>
    <w:rsid w:val="00641455"/>
    <w:rsid w:val="00641E16"/>
    <w:rsid w:val="00645CB3"/>
    <w:rsid w:val="0064745F"/>
    <w:rsid w:val="00652637"/>
    <w:rsid w:val="00655BEB"/>
    <w:rsid w:val="0065735D"/>
    <w:rsid w:val="00660E3B"/>
    <w:rsid w:val="0066244C"/>
    <w:rsid w:val="00662666"/>
    <w:rsid w:val="00662E69"/>
    <w:rsid w:val="00663C0E"/>
    <w:rsid w:val="0066436A"/>
    <w:rsid w:val="00664693"/>
    <w:rsid w:val="00666533"/>
    <w:rsid w:val="00667637"/>
    <w:rsid w:val="006720EA"/>
    <w:rsid w:val="00673A9C"/>
    <w:rsid w:val="00674787"/>
    <w:rsid w:val="00677574"/>
    <w:rsid w:val="0068075B"/>
    <w:rsid w:val="00680DAF"/>
    <w:rsid w:val="00684B4B"/>
    <w:rsid w:val="00686479"/>
    <w:rsid w:val="00686CBD"/>
    <w:rsid w:val="006900BE"/>
    <w:rsid w:val="00690A7F"/>
    <w:rsid w:val="00691C5B"/>
    <w:rsid w:val="0069557C"/>
    <w:rsid w:val="006A08A7"/>
    <w:rsid w:val="006A34B5"/>
    <w:rsid w:val="006A3843"/>
    <w:rsid w:val="006A6AB8"/>
    <w:rsid w:val="006A7931"/>
    <w:rsid w:val="006B0079"/>
    <w:rsid w:val="006B53F9"/>
    <w:rsid w:val="006B5AC7"/>
    <w:rsid w:val="006B7623"/>
    <w:rsid w:val="006C27CF"/>
    <w:rsid w:val="006D2E53"/>
    <w:rsid w:val="006D328D"/>
    <w:rsid w:val="006D344F"/>
    <w:rsid w:val="006D3AB9"/>
    <w:rsid w:val="006D3BED"/>
    <w:rsid w:val="006D491A"/>
    <w:rsid w:val="006D5949"/>
    <w:rsid w:val="006D5D42"/>
    <w:rsid w:val="006D673A"/>
    <w:rsid w:val="006E0229"/>
    <w:rsid w:val="006E07D9"/>
    <w:rsid w:val="006E1F25"/>
    <w:rsid w:val="006E20A0"/>
    <w:rsid w:val="006E4241"/>
    <w:rsid w:val="006E667E"/>
    <w:rsid w:val="006E77F0"/>
    <w:rsid w:val="006F13ED"/>
    <w:rsid w:val="006F3DF2"/>
    <w:rsid w:val="00702C3F"/>
    <w:rsid w:val="00706607"/>
    <w:rsid w:val="0070779A"/>
    <w:rsid w:val="00707846"/>
    <w:rsid w:val="0071013E"/>
    <w:rsid w:val="0071702B"/>
    <w:rsid w:val="007213A2"/>
    <w:rsid w:val="007217CE"/>
    <w:rsid w:val="00722B5D"/>
    <w:rsid w:val="00724379"/>
    <w:rsid w:val="0072704E"/>
    <w:rsid w:val="00727BC1"/>
    <w:rsid w:val="00730BAA"/>
    <w:rsid w:val="00733493"/>
    <w:rsid w:val="00734E43"/>
    <w:rsid w:val="007368E3"/>
    <w:rsid w:val="007404C2"/>
    <w:rsid w:val="007421A2"/>
    <w:rsid w:val="00743D12"/>
    <w:rsid w:val="007521CC"/>
    <w:rsid w:val="00756D42"/>
    <w:rsid w:val="007606E5"/>
    <w:rsid w:val="00761F1B"/>
    <w:rsid w:val="007622B1"/>
    <w:rsid w:val="007625AD"/>
    <w:rsid w:val="007660C1"/>
    <w:rsid w:val="007678F7"/>
    <w:rsid w:val="00770CB8"/>
    <w:rsid w:val="00772A8B"/>
    <w:rsid w:val="00774594"/>
    <w:rsid w:val="007775FE"/>
    <w:rsid w:val="00780694"/>
    <w:rsid w:val="00787F46"/>
    <w:rsid w:val="007902DA"/>
    <w:rsid w:val="00791325"/>
    <w:rsid w:val="00792D11"/>
    <w:rsid w:val="00793E7F"/>
    <w:rsid w:val="00794FDB"/>
    <w:rsid w:val="00795085"/>
    <w:rsid w:val="007971AB"/>
    <w:rsid w:val="007A2451"/>
    <w:rsid w:val="007A318E"/>
    <w:rsid w:val="007A32A2"/>
    <w:rsid w:val="007A4781"/>
    <w:rsid w:val="007A5D04"/>
    <w:rsid w:val="007A5E54"/>
    <w:rsid w:val="007A5E88"/>
    <w:rsid w:val="007A778B"/>
    <w:rsid w:val="007B2A03"/>
    <w:rsid w:val="007B550A"/>
    <w:rsid w:val="007B5A16"/>
    <w:rsid w:val="007C5C56"/>
    <w:rsid w:val="007C689E"/>
    <w:rsid w:val="007C7725"/>
    <w:rsid w:val="007C7EF0"/>
    <w:rsid w:val="007D1B31"/>
    <w:rsid w:val="007D2AF0"/>
    <w:rsid w:val="007D510A"/>
    <w:rsid w:val="007D585E"/>
    <w:rsid w:val="007D5F1B"/>
    <w:rsid w:val="007D66B5"/>
    <w:rsid w:val="007E0159"/>
    <w:rsid w:val="007E0344"/>
    <w:rsid w:val="007E035E"/>
    <w:rsid w:val="007E1555"/>
    <w:rsid w:val="007E34EB"/>
    <w:rsid w:val="007E649B"/>
    <w:rsid w:val="007E6E00"/>
    <w:rsid w:val="007E7791"/>
    <w:rsid w:val="007E7FA7"/>
    <w:rsid w:val="007F3057"/>
    <w:rsid w:val="007F3246"/>
    <w:rsid w:val="007F404C"/>
    <w:rsid w:val="007F7204"/>
    <w:rsid w:val="00800150"/>
    <w:rsid w:val="008015F4"/>
    <w:rsid w:val="0080189F"/>
    <w:rsid w:val="008073CF"/>
    <w:rsid w:val="00814DAE"/>
    <w:rsid w:val="008157BB"/>
    <w:rsid w:val="00815AD3"/>
    <w:rsid w:val="00816C59"/>
    <w:rsid w:val="00817C3D"/>
    <w:rsid w:val="0082155E"/>
    <w:rsid w:val="008222DA"/>
    <w:rsid w:val="00822FC8"/>
    <w:rsid w:val="008234D3"/>
    <w:rsid w:val="00827280"/>
    <w:rsid w:val="0082784F"/>
    <w:rsid w:val="00830942"/>
    <w:rsid w:val="008309FC"/>
    <w:rsid w:val="00831709"/>
    <w:rsid w:val="00832AFA"/>
    <w:rsid w:val="00833543"/>
    <w:rsid w:val="008348EC"/>
    <w:rsid w:val="008363F4"/>
    <w:rsid w:val="008401C0"/>
    <w:rsid w:val="00840521"/>
    <w:rsid w:val="00841BFF"/>
    <w:rsid w:val="00842257"/>
    <w:rsid w:val="00842A57"/>
    <w:rsid w:val="00843F29"/>
    <w:rsid w:val="00845A36"/>
    <w:rsid w:val="008476AA"/>
    <w:rsid w:val="008515D8"/>
    <w:rsid w:val="008525E1"/>
    <w:rsid w:val="00852CAD"/>
    <w:rsid w:val="008551C1"/>
    <w:rsid w:val="00861AAE"/>
    <w:rsid w:val="0086215D"/>
    <w:rsid w:val="00864B10"/>
    <w:rsid w:val="0086552B"/>
    <w:rsid w:val="00866F1F"/>
    <w:rsid w:val="00870768"/>
    <w:rsid w:val="0087152B"/>
    <w:rsid w:val="00872AAA"/>
    <w:rsid w:val="008755D8"/>
    <w:rsid w:val="00885DE9"/>
    <w:rsid w:val="0088742C"/>
    <w:rsid w:val="00890DBC"/>
    <w:rsid w:val="00892327"/>
    <w:rsid w:val="0089322F"/>
    <w:rsid w:val="008954A0"/>
    <w:rsid w:val="008972A2"/>
    <w:rsid w:val="008A06F9"/>
    <w:rsid w:val="008A1A41"/>
    <w:rsid w:val="008A2FFB"/>
    <w:rsid w:val="008A496F"/>
    <w:rsid w:val="008A54F1"/>
    <w:rsid w:val="008A6AAA"/>
    <w:rsid w:val="008A797D"/>
    <w:rsid w:val="008B607D"/>
    <w:rsid w:val="008B7B42"/>
    <w:rsid w:val="008C01D7"/>
    <w:rsid w:val="008C0829"/>
    <w:rsid w:val="008C0D09"/>
    <w:rsid w:val="008C0E9A"/>
    <w:rsid w:val="008C34FF"/>
    <w:rsid w:val="008C5C7D"/>
    <w:rsid w:val="008C5F4B"/>
    <w:rsid w:val="008D009F"/>
    <w:rsid w:val="008D0BD6"/>
    <w:rsid w:val="008D0C00"/>
    <w:rsid w:val="008D2A51"/>
    <w:rsid w:val="008D43C6"/>
    <w:rsid w:val="008D67DD"/>
    <w:rsid w:val="008E155E"/>
    <w:rsid w:val="008E2943"/>
    <w:rsid w:val="008E4FFD"/>
    <w:rsid w:val="008E65DF"/>
    <w:rsid w:val="008F4B6B"/>
    <w:rsid w:val="008F4DF9"/>
    <w:rsid w:val="008F55E4"/>
    <w:rsid w:val="009039B6"/>
    <w:rsid w:val="00904043"/>
    <w:rsid w:val="00906F44"/>
    <w:rsid w:val="00910271"/>
    <w:rsid w:val="00911392"/>
    <w:rsid w:val="009115BC"/>
    <w:rsid w:val="0091320D"/>
    <w:rsid w:val="00913695"/>
    <w:rsid w:val="00915CEE"/>
    <w:rsid w:val="00916C88"/>
    <w:rsid w:val="0092498B"/>
    <w:rsid w:val="009252FE"/>
    <w:rsid w:val="00925F75"/>
    <w:rsid w:val="00925FFF"/>
    <w:rsid w:val="00930552"/>
    <w:rsid w:val="00931F50"/>
    <w:rsid w:val="0093648F"/>
    <w:rsid w:val="00936725"/>
    <w:rsid w:val="00937DA3"/>
    <w:rsid w:val="009470FA"/>
    <w:rsid w:val="00947FD7"/>
    <w:rsid w:val="00954A67"/>
    <w:rsid w:val="00956E9B"/>
    <w:rsid w:val="00957693"/>
    <w:rsid w:val="0097170E"/>
    <w:rsid w:val="00973D3D"/>
    <w:rsid w:val="00985ED2"/>
    <w:rsid w:val="00991965"/>
    <w:rsid w:val="00993503"/>
    <w:rsid w:val="00993F2B"/>
    <w:rsid w:val="00996558"/>
    <w:rsid w:val="0099738B"/>
    <w:rsid w:val="00997953"/>
    <w:rsid w:val="009A3705"/>
    <w:rsid w:val="009A389E"/>
    <w:rsid w:val="009A39E2"/>
    <w:rsid w:val="009A44B0"/>
    <w:rsid w:val="009A4911"/>
    <w:rsid w:val="009A4A66"/>
    <w:rsid w:val="009B0790"/>
    <w:rsid w:val="009B5245"/>
    <w:rsid w:val="009B7284"/>
    <w:rsid w:val="009C01FA"/>
    <w:rsid w:val="009C182D"/>
    <w:rsid w:val="009C2465"/>
    <w:rsid w:val="009C2BB2"/>
    <w:rsid w:val="009C5E9F"/>
    <w:rsid w:val="009C650A"/>
    <w:rsid w:val="009C7F73"/>
    <w:rsid w:val="009D1A08"/>
    <w:rsid w:val="009D1B2C"/>
    <w:rsid w:val="009D276E"/>
    <w:rsid w:val="009D2A88"/>
    <w:rsid w:val="009D2C4D"/>
    <w:rsid w:val="009D43FD"/>
    <w:rsid w:val="009D5C0C"/>
    <w:rsid w:val="009D7568"/>
    <w:rsid w:val="009D7FA1"/>
    <w:rsid w:val="009E0EF1"/>
    <w:rsid w:val="009E245D"/>
    <w:rsid w:val="009E5D08"/>
    <w:rsid w:val="009E5F81"/>
    <w:rsid w:val="009E65DF"/>
    <w:rsid w:val="009E7A0A"/>
    <w:rsid w:val="009F373C"/>
    <w:rsid w:val="009F6F03"/>
    <w:rsid w:val="009F79D8"/>
    <w:rsid w:val="00A00A5B"/>
    <w:rsid w:val="00A044E8"/>
    <w:rsid w:val="00A111E0"/>
    <w:rsid w:val="00A1249D"/>
    <w:rsid w:val="00A165AA"/>
    <w:rsid w:val="00A178D9"/>
    <w:rsid w:val="00A20515"/>
    <w:rsid w:val="00A2069F"/>
    <w:rsid w:val="00A221A0"/>
    <w:rsid w:val="00A22E03"/>
    <w:rsid w:val="00A231EA"/>
    <w:rsid w:val="00A24EFC"/>
    <w:rsid w:val="00A269FA"/>
    <w:rsid w:val="00A30245"/>
    <w:rsid w:val="00A343A6"/>
    <w:rsid w:val="00A3563A"/>
    <w:rsid w:val="00A36988"/>
    <w:rsid w:val="00A41841"/>
    <w:rsid w:val="00A42AC0"/>
    <w:rsid w:val="00A46925"/>
    <w:rsid w:val="00A50766"/>
    <w:rsid w:val="00A51289"/>
    <w:rsid w:val="00A51D04"/>
    <w:rsid w:val="00A52F0F"/>
    <w:rsid w:val="00A60FCE"/>
    <w:rsid w:val="00A62378"/>
    <w:rsid w:val="00A62E87"/>
    <w:rsid w:val="00A62E98"/>
    <w:rsid w:val="00A64CBE"/>
    <w:rsid w:val="00A6554F"/>
    <w:rsid w:val="00A72160"/>
    <w:rsid w:val="00A7224C"/>
    <w:rsid w:val="00A75F35"/>
    <w:rsid w:val="00A77245"/>
    <w:rsid w:val="00A82F8E"/>
    <w:rsid w:val="00A90CA3"/>
    <w:rsid w:val="00AA06C2"/>
    <w:rsid w:val="00AA4348"/>
    <w:rsid w:val="00AA587D"/>
    <w:rsid w:val="00AA688C"/>
    <w:rsid w:val="00AB4D40"/>
    <w:rsid w:val="00AC4311"/>
    <w:rsid w:val="00AC556F"/>
    <w:rsid w:val="00AC5F4F"/>
    <w:rsid w:val="00AD1A68"/>
    <w:rsid w:val="00AD34B4"/>
    <w:rsid w:val="00AD4A3D"/>
    <w:rsid w:val="00AE150D"/>
    <w:rsid w:val="00AE2CDD"/>
    <w:rsid w:val="00AE4B3B"/>
    <w:rsid w:val="00AF1E10"/>
    <w:rsid w:val="00AF2152"/>
    <w:rsid w:val="00AF2156"/>
    <w:rsid w:val="00AF2C27"/>
    <w:rsid w:val="00AF2E47"/>
    <w:rsid w:val="00AF51CF"/>
    <w:rsid w:val="00AF599C"/>
    <w:rsid w:val="00AF7ECE"/>
    <w:rsid w:val="00B00148"/>
    <w:rsid w:val="00B02CE2"/>
    <w:rsid w:val="00B04635"/>
    <w:rsid w:val="00B06734"/>
    <w:rsid w:val="00B06768"/>
    <w:rsid w:val="00B10BB8"/>
    <w:rsid w:val="00B11227"/>
    <w:rsid w:val="00B11E0F"/>
    <w:rsid w:val="00B13587"/>
    <w:rsid w:val="00B144E7"/>
    <w:rsid w:val="00B153A9"/>
    <w:rsid w:val="00B16108"/>
    <w:rsid w:val="00B17036"/>
    <w:rsid w:val="00B23F61"/>
    <w:rsid w:val="00B31AE5"/>
    <w:rsid w:val="00B32698"/>
    <w:rsid w:val="00B328BB"/>
    <w:rsid w:val="00B34226"/>
    <w:rsid w:val="00B34B82"/>
    <w:rsid w:val="00B3666C"/>
    <w:rsid w:val="00B378B9"/>
    <w:rsid w:val="00B407E0"/>
    <w:rsid w:val="00B44B99"/>
    <w:rsid w:val="00B450ED"/>
    <w:rsid w:val="00B471A6"/>
    <w:rsid w:val="00B50CC9"/>
    <w:rsid w:val="00B52E72"/>
    <w:rsid w:val="00B55429"/>
    <w:rsid w:val="00B55B0A"/>
    <w:rsid w:val="00B578FF"/>
    <w:rsid w:val="00B57B33"/>
    <w:rsid w:val="00B60B25"/>
    <w:rsid w:val="00B60C83"/>
    <w:rsid w:val="00B6177E"/>
    <w:rsid w:val="00B62AC9"/>
    <w:rsid w:val="00B62C03"/>
    <w:rsid w:val="00B65A84"/>
    <w:rsid w:val="00B708EF"/>
    <w:rsid w:val="00B70991"/>
    <w:rsid w:val="00B71F00"/>
    <w:rsid w:val="00B71F03"/>
    <w:rsid w:val="00B72D60"/>
    <w:rsid w:val="00B77434"/>
    <w:rsid w:val="00B80EE8"/>
    <w:rsid w:val="00B82916"/>
    <w:rsid w:val="00B859C4"/>
    <w:rsid w:val="00B90359"/>
    <w:rsid w:val="00B905A7"/>
    <w:rsid w:val="00B90B90"/>
    <w:rsid w:val="00B922FB"/>
    <w:rsid w:val="00B92D90"/>
    <w:rsid w:val="00BA25D2"/>
    <w:rsid w:val="00BA4232"/>
    <w:rsid w:val="00BB3201"/>
    <w:rsid w:val="00BB4AC7"/>
    <w:rsid w:val="00BB6D3C"/>
    <w:rsid w:val="00BC0AC7"/>
    <w:rsid w:val="00BC3DAD"/>
    <w:rsid w:val="00BC3FD3"/>
    <w:rsid w:val="00BC523D"/>
    <w:rsid w:val="00BC55B6"/>
    <w:rsid w:val="00BD08BE"/>
    <w:rsid w:val="00BD69AC"/>
    <w:rsid w:val="00BD78EB"/>
    <w:rsid w:val="00BE0149"/>
    <w:rsid w:val="00BE1BD8"/>
    <w:rsid w:val="00BE1DDA"/>
    <w:rsid w:val="00BE2345"/>
    <w:rsid w:val="00BE4A7C"/>
    <w:rsid w:val="00BE593F"/>
    <w:rsid w:val="00BE596D"/>
    <w:rsid w:val="00BF06AA"/>
    <w:rsid w:val="00BF2F9D"/>
    <w:rsid w:val="00BF4DB1"/>
    <w:rsid w:val="00BF4F74"/>
    <w:rsid w:val="00BF6070"/>
    <w:rsid w:val="00C009C9"/>
    <w:rsid w:val="00C04E46"/>
    <w:rsid w:val="00C07B81"/>
    <w:rsid w:val="00C10111"/>
    <w:rsid w:val="00C10C51"/>
    <w:rsid w:val="00C11F56"/>
    <w:rsid w:val="00C127FC"/>
    <w:rsid w:val="00C12DB5"/>
    <w:rsid w:val="00C1561E"/>
    <w:rsid w:val="00C157C5"/>
    <w:rsid w:val="00C1693B"/>
    <w:rsid w:val="00C171B4"/>
    <w:rsid w:val="00C21B74"/>
    <w:rsid w:val="00C220FC"/>
    <w:rsid w:val="00C22730"/>
    <w:rsid w:val="00C238C4"/>
    <w:rsid w:val="00C23DE3"/>
    <w:rsid w:val="00C24418"/>
    <w:rsid w:val="00C2447F"/>
    <w:rsid w:val="00C253BA"/>
    <w:rsid w:val="00C25803"/>
    <w:rsid w:val="00C25984"/>
    <w:rsid w:val="00C31C12"/>
    <w:rsid w:val="00C31FCF"/>
    <w:rsid w:val="00C33230"/>
    <w:rsid w:val="00C3412F"/>
    <w:rsid w:val="00C351AA"/>
    <w:rsid w:val="00C36090"/>
    <w:rsid w:val="00C36572"/>
    <w:rsid w:val="00C37803"/>
    <w:rsid w:val="00C410A6"/>
    <w:rsid w:val="00C413DC"/>
    <w:rsid w:val="00C44359"/>
    <w:rsid w:val="00C4467D"/>
    <w:rsid w:val="00C44EC3"/>
    <w:rsid w:val="00C4681F"/>
    <w:rsid w:val="00C51022"/>
    <w:rsid w:val="00C5110E"/>
    <w:rsid w:val="00C51364"/>
    <w:rsid w:val="00C57ACD"/>
    <w:rsid w:val="00C606FE"/>
    <w:rsid w:val="00C62573"/>
    <w:rsid w:val="00C628E0"/>
    <w:rsid w:val="00C63003"/>
    <w:rsid w:val="00C64801"/>
    <w:rsid w:val="00C64B0D"/>
    <w:rsid w:val="00C7014F"/>
    <w:rsid w:val="00C70B1B"/>
    <w:rsid w:val="00C7475A"/>
    <w:rsid w:val="00C77F26"/>
    <w:rsid w:val="00C83670"/>
    <w:rsid w:val="00C83951"/>
    <w:rsid w:val="00C8460E"/>
    <w:rsid w:val="00C90040"/>
    <w:rsid w:val="00C905D5"/>
    <w:rsid w:val="00C90B29"/>
    <w:rsid w:val="00C938AE"/>
    <w:rsid w:val="00C9533A"/>
    <w:rsid w:val="00C97CC0"/>
    <w:rsid w:val="00CA10A6"/>
    <w:rsid w:val="00CA2EFF"/>
    <w:rsid w:val="00CA36D5"/>
    <w:rsid w:val="00CA3AA5"/>
    <w:rsid w:val="00CB0AA8"/>
    <w:rsid w:val="00CB1C1E"/>
    <w:rsid w:val="00CB37BA"/>
    <w:rsid w:val="00CB4A4F"/>
    <w:rsid w:val="00CC0FF1"/>
    <w:rsid w:val="00CC48EB"/>
    <w:rsid w:val="00CD0219"/>
    <w:rsid w:val="00CD1B25"/>
    <w:rsid w:val="00CD34DF"/>
    <w:rsid w:val="00CD371A"/>
    <w:rsid w:val="00CD6AC2"/>
    <w:rsid w:val="00CE091F"/>
    <w:rsid w:val="00CE0B2B"/>
    <w:rsid w:val="00CE6282"/>
    <w:rsid w:val="00CE670D"/>
    <w:rsid w:val="00CE6876"/>
    <w:rsid w:val="00CE76B2"/>
    <w:rsid w:val="00CE7970"/>
    <w:rsid w:val="00CF0848"/>
    <w:rsid w:val="00CF11AE"/>
    <w:rsid w:val="00CF3A07"/>
    <w:rsid w:val="00CF63A6"/>
    <w:rsid w:val="00CF7F66"/>
    <w:rsid w:val="00D0012D"/>
    <w:rsid w:val="00D010A3"/>
    <w:rsid w:val="00D055AD"/>
    <w:rsid w:val="00D10E8B"/>
    <w:rsid w:val="00D11671"/>
    <w:rsid w:val="00D11D25"/>
    <w:rsid w:val="00D12CCB"/>
    <w:rsid w:val="00D14360"/>
    <w:rsid w:val="00D143C4"/>
    <w:rsid w:val="00D14A6B"/>
    <w:rsid w:val="00D17A75"/>
    <w:rsid w:val="00D217D5"/>
    <w:rsid w:val="00D239BA"/>
    <w:rsid w:val="00D23E31"/>
    <w:rsid w:val="00D2744A"/>
    <w:rsid w:val="00D27630"/>
    <w:rsid w:val="00D30214"/>
    <w:rsid w:val="00D3166E"/>
    <w:rsid w:val="00D33CBE"/>
    <w:rsid w:val="00D437A9"/>
    <w:rsid w:val="00D44014"/>
    <w:rsid w:val="00D469F5"/>
    <w:rsid w:val="00D5193B"/>
    <w:rsid w:val="00D527A8"/>
    <w:rsid w:val="00D52B1E"/>
    <w:rsid w:val="00D52CED"/>
    <w:rsid w:val="00D5454B"/>
    <w:rsid w:val="00D55203"/>
    <w:rsid w:val="00D5565E"/>
    <w:rsid w:val="00D566E3"/>
    <w:rsid w:val="00D568B6"/>
    <w:rsid w:val="00D62784"/>
    <w:rsid w:val="00D634B4"/>
    <w:rsid w:val="00D64391"/>
    <w:rsid w:val="00D67912"/>
    <w:rsid w:val="00D7147E"/>
    <w:rsid w:val="00D72A4D"/>
    <w:rsid w:val="00D749AD"/>
    <w:rsid w:val="00D74BFD"/>
    <w:rsid w:val="00D75E52"/>
    <w:rsid w:val="00D7775C"/>
    <w:rsid w:val="00D81542"/>
    <w:rsid w:val="00D819D1"/>
    <w:rsid w:val="00D876F6"/>
    <w:rsid w:val="00D879C6"/>
    <w:rsid w:val="00D87AA9"/>
    <w:rsid w:val="00D90E22"/>
    <w:rsid w:val="00D95F97"/>
    <w:rsid w:val="00D96DCB"/>
    <w:rsid w:val="00D97D08"/>
    <w:rsid w:val="00DA54C2"/>
    <w:rsid w:val="00DA571F"/>
    <w:rsid w:val="00DA64E1"/>
    <w:rsid w:val="00DA6E19"/>
    <w:rsid w:val="00DA7244"/>
    <w:rsid w:val="00DA79BB"/>
    <w:rsid w:val="00DB0BA4"/>
    <w:rsid w:val="00DB44AF"/>
    <w:rsid w:val="00DB7183"/>
    <w:rsid w:val="00DB742F"/>
    <w:rsid w:val="00DC0FA9"/>
    <w:rsid w:val="00DC3BFB"/>
    <w:rsid w:val="00DD0250"/>
    <w:rsid w:val="00DD1E51"/>
    <w:rsid w:val="00DE1048"/>
    <w:rsid w:val="00DE194C"/>
    <w:rsid w:val="00DE20A2"/>
    <w:rsid w:val="00DE305B"/>
    <w:rsid w:val="00DE3DD4"/>
    <w:rsid w:val="00DE4307"/>
    <w:rsid w:val="00DE4528"/>
    <w:rsid w:val="00DF15BD"/>
    <w:rsid w:val="00DF1ADE"/>
    <w:rsid w:val="00DF52E6"/>
    <w:rsid w:val="00E065C0"/>
    <w:rsid w:val="00E06C79"/>
    <w:rsid w:val="00E10036"/>
    <w:rsid w:val="00E10C06"/>
    <w:rsid w:val="00E1279E"/>
    <w:rsid w:val="00E1347E"/>
    <w:rsid w:val="00E15122"/>
    <w:rsid w:val="00E15303"/>
    <w:rsid w:val="00E15DE8"/>
    <w:rsid w:val="00E17DC7"/>
    <w:rsid w:val="00E22858"/>
    <w:rsid w:val="00E2297F"/>
    <w:rsid w:val="00E22A40"/>
    <w:rsid w:val="00E31C5B"/>
    <w:rsid w:val="00E373EF"/>
    <w:rsid w:val="00E37401"/>
    <w:rsid w:val="00E37AAC"/>
    <w:rsid w:val="00E37EBD"/>
    <w:rsid w:val="00E466D2"/>
    <w:rsid w:val="00E466EC"/>
    <w:rsid w:val="00E4793F"/>
    <w:rsid w:val="00E50167"/>
    <w:rsid w:val="00E516BD"/>
    <w:rsid w:val="00E5419E"/>
    <w:rsid w:val="00E62122"/>
    <w:rsid w:val="00E64856"/>
    <w:rsid w:val="00E649F0"/>
    <w:rsid w:val="00E6638C"/>
    <w:rsid w:val="00E66A7D"/>
    <w:rsid w:val="00E67C0E"/>
    <w:rsid w:val="00E72E45"/>
    <w:rsid w:val="00E74E21"/>
    <w:rsid w:val="00E77A73"/>
    <w:rsid w:val="00E8097A"/>
    <w:rsid w:val="00E82D9B"/>
    <w:rsid w:val="00E8391E"/>
    <w:rsid w:val="00E85F19"/>
    <w:rsid w:val="00E8770D"/>
    <w:rsid w:val="00E92A83"/>
    <w:rsid w:val="00E93535"/>
    <w:rsid w:val="00E95505"/>
    <w:rsid w:val="00E96390"/>
    <w:rsid w:val="00E96665"/>
    <w:rsid w:val="00E96B02"/>
    <w:rsid w:val="00E97066"/>
    <w:rsid w:val="00E97C7C"/>
    <w:rsid w:val="00EA0098"/>
    <w:rsid w:val="00EA11AB"/>
    <w:rsid w:val="00EA1A37"/>
    <w:rsid w:val="00EB1DCB"/>
    <w:rsid w:val="00EB4E0A"/>
    <w:rsid w:val="00EC1B16"/>
    <w:rsid w:val="00EC2A8E"/>
    <w:rsid w:val="00EC4012"/>
    <w:rsid w:val="00EC481A"/>
    <w:rsid w:val="00EC6AC5"/>
    <w:rsid w:val="00EC7EA0"/>
    <w:rsid w:val="00ED1013"/>
    <w:rsid w:val="00ED21E4"/>
    <w:rsid w:val="00ED2BDB"/>
    <w:rsid w:val="00ED570B"/>
    <w:rsid w:val="00EE3C3F"/>
    <w:rsid w:val="00EE6F0D"/>
    <w:rsid w:val="00EF0B36"/>
    <w:rsid w:val="00EF186D"/>
    <w:rsid w:val="00EF5979"/>
    <w:rsid w:val="00F01A10"/>
    <w:rsid w:val="00F04011"/>
    <w:rsid w:val="00F05830"/>
    <w:rsid w:val="00F112C0"/>
    <w:rsid w:val="00F1218B"/>
    <w:rsid w:val="00F1237C"/>
    <w:rsid w:val="00F1274C"/>
    <w:rsid w:val="00F128D8"/>
    <w:rsid w:val="00F12914"/>
    <w:rsid w:val="00F13B1D"/>
    <w:rsid w:val="00F16F67"/>
    <w:rsid w:val="00F1726B"/>
    <w:rsid w:val="00F21C84"/>
    <w:rsid w:val="00F234BF"/>
    <w:rsid w:val="00F2419D"/>
    <w:rsid w:val="00F26615"/>
    <w:rsid w:val="00F26B6C"/>
    <w:rsid w:val="00F27592"/>
    <w:rsid w:val="00F302B6"/>
    <w:rsid w:val="00F326E9"/>
    <w:rsid w:val="00F33BAA"/>
    <w:rsid w:val="00F3444D"/>
    <w:rsid w:val="00F34D32"/>
    <w:rsid w:val="00F415F3"/>
    <w:rsid w:val="00F471C8"/>
    <w:rsid w:val="00F5303A"/>
    <w:rsid w:val="00F543FF"/>
    <w:rsid w:val="00F54F79"/>
    <w:rsid w:val="00F57816"/>
    <w:rsid w:val="00F57F00"/>
    <w:rsid w:val="00F60176"/>
    <w:rsid w:val="00F63254"/>
    <w:rsid w:val="00F6649B"/>
    <w:rsid w:val="00F66C6D"/>
    <w:rsid w:val="00F70C3D"/>
    <w:rsid w:val="00F730DF"/>
    <w:rsid w:val="00F74D36"/>
    <w:rsid w:val="00F7611C"/>
    <w:rsid w:val="00F765B8"/>
    <w:rsid w:val="00F8248C"/>
    <w:rsid w:val="00F83555"/>
    <w:rsid w:val="00F84C5C"/>
    <w:rsid w:val="00F85242"/>
    <w:rsid w:val="00F92CAE"/>
    <w:rsid w:val="00F956A1"/>
    <w:rsid w:val="00F966F3"/>
    <w:rsid w:val="00FA744A"/>
    <w:rsid w:val="00FB023C"/>
    <w:rsid w:val="00FB580A"/>
    <w:rsid w:val="00FB6322"/>
    <w:rsid w:val="00FB7C01"/>
    <w:rsid w:val="00FC42CB"/>
    <w:rsid w:val="00FC5EAC"/>
    <w:rsid w:val="00FD34F4"/>
    <w:rsid w:val="00FD5FBB"/>
    <w:rsid w:val="00FE00CE"/>
    <w:rsid w:val="00FE1A42"/>
    <w:rsid w:val="00FE35A8"/>
    <w:rsid w:val="00FE3857"/>
    <w:rsid w:val="00FF08B7"/>
    <w:rsid w:val="00FF0FE2"/>
    <w:rsid w:val="00FF308F"/>
    <w:rsid w:val="00FF351E"/>
    <w:rsid w:val="00FF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2B3"/>
    <w:rPr>
      <w:rFonts w:ascii="Arial" w:eastAsia="Times New Roman" w:hAnsi="Arial" w:cs="Arial"/>
      <w:bCs/>
      <w:kern w:val="32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61D38"/>
    <w:pPr>
      <w:keepNext/>
      <w:tabs>
        <w:tab w:val="num" w:pos="0"/>
      </w:tabs>
      <w:spacing w:before="120"/>
      <w:jc w:val="center"/>
      <w:outlineLvl w:val="3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261D38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042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2B3"/>
    <w:rPr>
      <w:rFonts w:ascii="Tahoma" w:hAnsi="Tahoma" w:cs="Tahoma"/>
      <w:bCs/>
      <w:kern w:val="32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61D3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261D3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ListParagraph">
    <w:name w:val="List Paragraph"/>
    <w:basedOn w:val="Normal"/>
    <w:uiPriority w:val="99"/>
    <w:qFormat/>
    <w:rsid w:val="00261D38"/>
    <w:pPr>
      <w:ind w:left="720"/>
    </w:pPr>
    <w:rPr>
      <w:rFonts w:ascii="Arial Unicode MS" w:eastAsia="Arial Unicode MS" w:hAnsi="Arial Unicode MS" w:cs="Arial Unicode MS"/>
      <w:bCs w:val="0"/>
      <w:color w:val="000000"/>
      <w:kern w:val="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261D38"/>
    <w:pPr>
      <w:spacing w:after="120" w:line="480" w:lineRule="auto"/>
    </w:pPr>
    <w:rPr>
      <w:rFonts w:ascii="Times New Roman" w:hAnsi="Times New Roman" w:cs="Times New Roman"/>
      <w:bCs w:val="0"/>
      <w:kern w:val="0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61D3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3 Знак"/>
    <w:basedOn w:val="DefaultParagraphFont"/>
    <w:uiPriority w:val="99"/>
    <w:rsid w:val="00261D38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ConsNormal">
    <w:name w:val="ConsNormal"/>
    <w:uiPriority w:val="99"/>
    <w:rsid w:val="00261D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61D3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61D38"/>
    <w:pPr>
      <w:autoSpaceDE w:val="0"/>
      <w:autoSpaceDN w:val="0"/>
      <w:adjustRightInd w:val="0"/>
      <w:ind w:firstLine="540"/>
      <w:jc w:val="both"/>
    </w:pPr>
    <w:rPr>
      <w:rFonts w:ascii="Times New Roman" w:hAnsi="Times New Roman" w:cs="Times New Roman"/>
      <w:bCs w:val="0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61D38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261D38"/>
    <w:pPr>
      <w:tabs>
        <w:tab w:val="center" w:pos="4677"/>
        <w:tab w:val="right" w:pos="9355"/>
      </w:tabs>
    </w:pPr>
    <w:rPr>
      <w:rFonts w:ascii="Times New Roman" w:hAnsi="Times New Roman" w:cs="Times New Roman"/>
      <w:bCs w:val="0"/>
      <w:ker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61D38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261D38"/>
    <w:pPr>
      <w:spacing w:after="120"/>
    </w:pPr>
    <w:rPr>
      <w:rFonts w:ascii="Times New Roman" w:hAnsi="Times New Roman" w:cs="Times New Roman"/>
      <w:bCs w:val="0"/>
      <w:kern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61D3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Знак"/>
    <w:basedOn w:val="DefaultParagraphFont"/>
    <w:uiPriority w:val="99"/>
    <w:rsid w:val="00261D38"/>
    <w:rPr>
      <w:rFonts w:cs="Times New Roman"/>
      <w:sz w:val="16"/>
      <w:szCs w:val="16"/>
      <w:lang w:val="ru-RU" w:eastAsia="ru-RU"/>
    </w:rPr>
  </w:style>
  <w:style w:type="character" w:customStyle="1" w:styleId="2">
    <w:name w:val="Основной текст2"/>
    <w:basedOn w:val="DefaultParagraphFont"/>
    <w:uiPriority w:val="99"/>
    <w:rsid w:val="00261D3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Bodytext3">
    <w:name w:val="Body text (3)_"/>
    <w:basedOn w:val="DefaultParagraphFont"/>
    <w:link w:val="Bodytext30"/>
    <w:uiPriority w:val="99"/>
    <w:locked/>
    <w:rsid w:val="00261D38"/>
    <w:rPr>
      <w:rFonts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261D38"/>
    <w:pPr>
      <w:shd w:val="clear" w:color="auto" w:fill="FFFFFF"/>
      <w:spacing w:line="317" w:lineRule="exact"/>
    </w:pPr>
    <w:rPr>
      <w:rFonts w:ascii="Calibri" w:eastAsia="Calibri" w:hAnsi="Calibri" w:cs="Times New Roman"/>
      <w:bCs w:val="0"/>
      <w:kern w:val="0"/>
      <w:sz w:val="23"/>
      <w:szCs w:val="23"/>
      <w:lang w:eastAsia="en-US"/>
    </w:rPr>
  </w:style>
  <w:style w:type="character" w:customStyle="1" w:styleId="FontStyle22">
    <w:name w:val="Font Style22"/>
    <w:basedOn w:val="DefaultParagraphFont"/>
    <w:uiPriority w:val="99"/>
    <w:rsid w:val="007521CC"/>
    <w:rPr>
      <w:rFonts w:ascii="Times New Roman" w:hAnsi="Times New Roman" w:cs="Times New Roman"/>
      <w:b/>
      <w:bCs/>
      <w:spacing w:val="-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49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ogda-portal.ru;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ichugapos@yandex.ru" TargetMode="External"/><Relationship Id="rId12" Type="http://schemas.openxmlformats.org/officeDocument/2006/relationships/hyperlink" Target="consultantplus://offline/ref=408D631EBB63D98EB4AA7F29A7403FA0EFD7399E0BB20367553AE20E27C21EBC99033BC9D8BED9ADG9r6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EE4356E4928299A343A6DFD6E36F51D756D234DD58F4F72996867675DV0j8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EE4356E4928299A343A6DFD6E36F51D756A2A4CD68D4F72996867675DV0j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35.ru.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238</TotalTime>
  <Pages>24</Pages>
  <Words>9895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Специалист</dc:creator>
  <cp:keywords/>
  <dc:description/>
  <cp:lastModifiedBy>1</cp:lastModifiedBy>
  <cp:revision>8</cp:revision>
  <cp:lastPrinted>2017-07-25T11:46:00Z</cp:lastPrinted>
  <dcterms:created xsi:type="dcterms:W3CDTF">2017-07-19T07:26:00Z</dcterms:created>
  <dcterms:modified xsi:type="dcterms:W3CDTF">2017-07-25T12:11:00Z</dcterms:modified>
</cp:coreProperties>
</file>